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04A" w:rsidRDefault="00DE4A88">
      <w:pPr>
        <w:pStyle w:val="CRCoverPage"/>
        <w:tabs>
          <w:tab w:val="right" w:pos="9639"/>
        </w:tabs>
        <w:spacing w:after="0"/>
        <w:rPr>
          <w:rFonts w:cs="Arial"/>
          <w:b/>
          <w:bCs/>
          <w:sz w:val="22"/>
          <w:szCs w:val="22"/>
          <w:vertAlign w:val="superscript"/>
          <w:lang w:eastAsia="zh-CN"/>
        </w:rPr>
      </w:pPr>
      <w:r>
        <w:rPr>
          <w:rFonts w:cs="Arial"/>
          <w:b/>
          <w:bCs/>
          <w:sz w:val="22"/>
          <w:szCs w:val="22"/>
        </w:rPr>
        <w:t>3GPP TSG-RAN WG2 Meeting #121bis-e</w:t>
      </w:r>
      <w:r>
        <w:rPr>
          <w:b/>
          <w:i/>
          <w:sz w:val="22"/>
          <w:szCs w:val="22"/>
        </w:rPr>
        <w:tab/>
      </w:r>
      <w:r>
        <w:rPr>
          <w:b/>
          <w:sz w:val="22"/>
          <w:szCs w:val="22"/>
        </w:rPr>
        <w:t>R2-2303339</w:t>
      </w:r>
    </w:p>
    <w:p w:rsidR="007F004A" w:rsidRDefault="00DE4A88">
      <w:pPr>
        <w:pStyle w:val="CRCoverPage"/>
        <w:tabs>
          <w:tab w:val="right" w:pos="9639"/>
        </w:tabs>
        <w:spacing w:after="0"/>
        <w:rPr>
          <w:b/>
          <w:sz w:val="22"/>
          <w:szCs w:val="22"/>
          <w:lang w:eastAsia="zh-CN"/>
        </w:rPr>
      </w:pPr>
      <w:r>
        <w:rPr>
          <w:b/>
          <w:sz w:val="22"/>
          <w:szCs w:val="22"/>
          <w:lang w:eastAsia="zh-CN"/>
        </w:rPr>
        <w:t>E-Meeting, 17</w:t>
      </w:r>
      <w:r>
        <w:rPr>
          <w:b/>
          <w:sz w:val="22"/>
          <w:szCs w:val="22"/>
          <w:vertAlign w:val="superscript"/>
          <w:lang w:eastAsia="zh-CN"/>
        </w:rPr>
        <w:t>th</w:t>
      </w:r>
      <w:r>
        <w:rPr>
          <w:b/>
          <w:sz w:val="22"/>
          <w:szCs w:val="22"/>
          <w:lang w:eastAsia="zh-CN"/>
        </w:rPr>
        <w:t xml:space="preserve"> – 26</w:t>
      </w:r>
      <w:r>
        <w:rPr>
          <w:b/>
          <w:sz w:val="22"/>
          <w:szCs w:val="22"/>
          <w:vertAlign w:val="superscript"/>
          <w:lang w:eastAsia="zh-CN"/>
        </w:rPr>
        <w:t>th</w:t>
      </w:r>
      <w:r>
        <w:rPr>
          <w:b/>
          <w:sz w:val="22"/>
          <w:szCs w:val="22"/>
          <w:lang w:eastAsia="zh-CN"/>
        </w:rPr>
        <w:t xml:space="preserve"> April 2023</w:t>
      </w:r>
    </w:p>
    <w:p w:rsidR="007F004A" w:rsidRDefault="007F004A">
      <w:pPr>
        <w:pStyle w:val="Noramal"/>
        <w:jc w:val="left"/>
        <w:rPr>
          <w:sz w:val="22"/>
          <w:szCs w:val="22"/>
          <w:lang w:val="en-US"/>
        </w:rPr>
      </w:pPr>
    </w:p>
    <w:p w:rsidR="007F004A" w:rsidRDefault="00DE4A88">
      <w:pPr>
        <w:spacing w:after="0" w:line="360" w:lineRule="auto"/>
        <w:ind w:left="1985" w:hanging="1985"/>
        <w:rPr>
          <w:rFonts w:ascii="Arial" w:eastAsiaTheme="minorEastAsia" w:hAnsi="Arial" w:cs="Arial"/>
          <w:b/>
          <w:bCs/>
          <w:sz w:val="22"/>
          <w:szCs w:val="22"/>
          <w:lang w:eastAsia="ko-KR"/>
        </w:rPr>
      </w:pPr>
      <w:r>
        <w:rPr>
          <w:rFonts w:ascii="Arial" w:eastAsiaTheme="minorEastAsia" w:hAnsi="Arial" w:cs="Arial"/>
          <w:b/>
          <w:bCs/>
          <w:sz w:val="22"/>
          <w:szCs w:val="22"/>
          <w:lang w:eastAsia="ko-KR"/>
        </w:rPr>
        <w:t>Agenda item:</w:t>
      </w:r>
      <w:r>
        <w:rPr>
          <w:rFonts w:ascii="Arial" w:eastAsiaTheme="minorEastAsia" w:hAnsi="Arial" w:cs="Arial"/>
          <w:b/>
          <w:bCs/>
          <w:sz w:val="22"/>
          <w:szCs w:val="22"/>
          <w:lang w:eastAsia="ko-KR"/>
        </w:rPr>
        <w:tab/>
        <w:t>7.9.2</w:t>
      </w:r>
    </w:p>
    <w:p w:rsidR="007F004A" w:rsidRDefault="00DE4A88">
      <w:pPr>
        <w:spacing w:after="0" w:line="360" w:lineRule="auto"/>
        <w:ind w:left="1985" w:hanging="1985"/>
        <w:rPr>
          <w:rFonts w:ascii="Arial" w:eastAsiaTheme="minorEastAsia" w:hAnsi="Arial" w:cs="Arial"/>
          <w:b/>
          <w:bCs/>
          <w:sz w:val="22"/>
          <w:szCs w:val="22"/>
          <w:lang w:eastAsia="ko-KR"/>
        </w:rPr>
      </w:pPr>
      <w:r>
        <w:rPr>
          <w:rFonts w:ascii="Arial" w:eastAsiaTheme="minorEastAsia" w:hAnsi="Arial" w:cs="Arial"/>
          <w:b/>
          <w:bCs/>
          <w:sz w:val="22"/>
          <w:szCs w:val="22"/>
          <w:lang w:eastAsia="ko-KR"/>
        </w:rPr>
        <w:t>Source:</w:t>
      </w:r>
      <w:r>
        <w:rPr>
          <w:rFonts w:ascii="Arial" w:eastAsiaTheme="minorEastAsia" w:hAnsi="Arial" w:cs="Arial"/>
          <w:b/>
          <w:bCs/>
          <w:sz w:val="22"/>
          <w:szCs w:val="22"/>
          <w:lang w:eastAsia="ko-KR"/>
        </w:rPr>
        <w:tab/>
        <w:t>vivo</w:t>
      </w:r>
    </w:p>
    <w:p w:rsidR="007F004A" w:rsidRDefault="00DE4A88">
      <w:pPr>
        <w:spacing w:after="0" w:line="360" w:lineRule="auto"/>
        <w:ind w:left="1985" w:hanging="1985"/>
        <w:rPr>
          <w:rFonts w:ascii="Arial" w:hAnsi="Arial" w:cs="Arial"/>
          <w:b/>
          <w:bCs/>
          <w:sz w:val="22"/>
          <w:szCs w:val="22"/>
          <w:lang w:val="en-US"/>
        </w:rPr>
      </w:pPr>
      <w:r>
        <w:rPr>
          <w:rFonts w:ascii="Arial" w:hAnsi="Arial" w:cs="Arial"/>
          <w:b/>
          <w:bCs/>
          <w:sz w:val="22"/>
          <w:szCs w:val="22"/>
        </w:rPr>
        <w:t>Title:</w:t>
      </w:r>
      <w:r>
        <w:rPr>
          <w:rFonts w:ascii="Arial" w:hAnsi="Arial" w:cs="Arial"/>
          <w:b/>
          <w:bCs/>
          <w:sz w:val="22"/>
          <w:szCs w:val="22"/>
        </w:rPr>
        <w:tab/>
      </w:r>
      <w:r>
        <w:rPr>
          <w:rFonts w:ascii="Arial" w:eastAsiaTheme="minorEastAsia" w:hAnsi="Arial" w:cs="Arial"/>
          <w:b/>
          <w:bCs/>
          <w:sz w:val="22"/>
          <w:szCs w:val="22"/>
          <w:lang w:eastAsia="ko-KR"/>
        </w:rPr>
        <w:t>Discussion on the common L2/L3 parts for U2U relaying</w:t>
      </w:r>
    </w:p>
    <w:p w:rsidR="007F004A" w:rsidRDefault="00DE4A88">
      <w:pPr>
        <w:pStyle w:val="ab"/>
        <w:spacing w:after="0" w:line="360" w:lineRule="auto"/>
        <w:rPr>
          <w:rFonts w:ascii="Arial" w:hAnsi="Arial" w:cs="Arial"/>
          <w:sz w:val="22"/>
          <w:szCs w:val="22"/>
        </w:rPr>
      </w:pPr>
      <w:r>
        <w:rPr>
          <w:rFonts w:ascii="Arial" w:hAnsi="Arial" w:cs="Arial"/>
          <w:b/>
          <w:bCs/>
          <w:sz w:val="22"/>
          <w:szCs w:val="22"/>
        </w:rPr>
        <w:t>Document for:</w:t>
      </w:r>
      <w:r>
        <w:rPr>
          <w:rFonts w:ascii="Arial" w:hAnsi="Arial" w:cs="Arial"/>
          <w:b/>
          <w:bCs/>
          <w:sz w:val="22"/>
          <w:szCs w:val="22"/>
        </w:rPr>
        <w:tab/>
      </w:r>
      <w:r>
        <w:rPr>
          <w:rFonts w:ascii="Arial" w:hAnsi="Arial" w:cs="Arial"/>
          <w:b/>
          <w:bCs/>
          <w:sz w:val="22"/>
          <w:szCs w:val="22"/>
        </w:rPr>
        <w:tab/>
        <w:t>Discussion &amp; Decision</w:t>
      </w:r>
    </w:p>
    <w:p w:rsidR="007F004A" w:rsidRDefault="00DE4A88">
      <w:pPr>
        <w:pStyle w:val="1"/>
      </w:pPr>
      <w:bookmarkStart w:id="0" w:name="_GoBack"/>
      <w:bookmarkEnd w:id="0"/>
      <w:r>
        <w:t>1. Introduction</w:t>
      </w:r>
    </w:p>
    <w:p w:rsidR="007F004A" w:rsidRDefault="00DE4A88">
      <w:pPr>
        <w:jc w:val="both"/>
      </w:pPr>
      <w:r>
        <w:rPr>
          <w:rFonts w:eastAsia="Malgun Gothic"/>
          <w:lang w:eastAsia="ko-KR"/>
        </w:rPr>
        <w:t xml:space="preserve">In RAN2#121 meeting, for U2U relay, U2U relay (re)selection was further discussed as well as some L2 specific issues such as bearer mapping and UE ID inclusion for </w:t>
      </w:r>
      <w:r>
        <w:t xml:space="preserve">adaptation layer. </w:t>
      </w:r>
    </w:p>
    <w:p w:rsidR="007F004A" w:rsidRDefault="00DE4A88">
      <w:pPr>
        <w:jc w:val="both"/>
        <w:rPr>
          <w:lang w:val="en-US"/>
        </w:rPr>
      </w:pPr>
      <w:r>
        <w:rPr>
          <w:lang w:val="en-US"/>
        </w:rPr>
        <w:t>In this contribution, we would like to continue to discuss the remaining issues for U2U relay common part:</w:t>
      </w:r>
    </w:p>
    <w:p w:rsidR="007F004A" w:rsidRDefault="00DE4A88">
      <w:pPr>
        <w:pStyle w:val="aff1"/>
        <w:numPr>
          <w:ilvl w:val="0"/>
          <w:numId w:val="4"/>
        </w:numPr>
        <w:jc w:val="both"/>
        <w:rPr>
          <w:rFonts w:ascii="Times New Roman" w:hAnsi="Times New Roman"/>
          <w:sz w:val="20"/>
          <w:szCs w:val="20"/>
          <w:lang w:val="en-US"/>
        </w:rPr>
      </w:pPr>
      <w:proofErr w:type="spellStart"/>
      <w:r>
        <w:rPr>
          <w:rFonts w:ascii="Times New Roman" w:hAnsi="Times New Roman"/>
          <w:sz w:val="20"/>
          <w:szCs w:val="20"/>
          <w:lang w:val="en-US"/>
        </w:rPr>
        <w:t>gNB</w:t>
      </w:r>
      <w:proofErr w:type="spellEnd"/>
      <w:r>
        <w:rPr>
          <w:rFonts w:ascii="Times New Roman" w:hAnsi="Times New Roman"/>
          <w:sz w:val="20"/>
          <w:szCs w:val="20"/>
          <w:lang w:val="en-US"/>
        </w:rPr>
        <w:t xml:space="preserve"> involvement and authorization: it is related to SA2 LS</w:t>
      </w:r>
    </w:p>
    <w:p w:rsidR="007F004A" w:rsidRDefault="00DE4A88">
      <w:pPr>
        <w:pStyle w:val="aff1"/>
        <w:numPr>
          <w:ilvl w:val="0"/>
          <w:numId w:val="4"/>
        </w:numPr>
        <w:jc w:val="both"/>
        <w:rPr>
          <w:rFonts w:ascii="Times New Roman" w:hAnsi="Times New Roman"/>
          <w:sz w:val="20"/>
          <w:szCs w:val="20"/>
          <w:lang w:val="en-US"/>
        </w:rPr>
      </w:pPr>
      <w:r>
        <w:rPr>
          <w:rFonts w:ascii="Times New Roman" w:hAnsi="Times New Roman"/>
          <w:sz w:val="20"/>
          <w:szCs w:val="20"/>
          <w:lang w:val="en-US"/>
        </w:rPr>
        <w:t>Discovery: it was not discussed in RAN2 #120 and we can try to have more agreement on this topic</w:t>
      </w:r>
    </w:p>
    <w:p w:rsidR="007F004A" w:rsidRDefault="00DE4A88">
      <w:pPr>
        <w:pStyle w:val="aff1"/>
        <w:numPr>
          <w:ilvl w:val="0"/>
          <w:numId w:val="4"/>
        </w:numPr>
        <w:jc w:val="both"/>
        <w:rPr>
          <w:rFonts w:ascii="Times New Roman" w:hAnsi="Times New Roman"/>
          <w:sz w:val="20"/>
          <w:szCs w:val="20"/>
          <w:lang w:val="en-US"/>
        </w:rPr>
      </w:pPr>
      <w:r>
        <w:rPr>
          <w:rFonts w:ascii="Times New Roman" w:hAnsi="Times New Roman"/>
          <w:sz w:val="20"/>
          <w:szCs w:val="20"/>
          <w:lang w:val="en-US"/>
        </w:rPr>
        <w:t>Relay (re)selection: the agreement from RAN2 #121 as well as the SA2 LS (which indicates the L2 ID would be different for non-relay and U2U relay discovery/communication) has some impact on the design of relay (re)selection.</w:t>
      </w:r>
    </w:p>
    <w:p w:rsidR="007F004A" w:rsidRDefault="00DE4A88">
      <w:pPr>
        <w:pStyle w:val="1"/>
        <w:ind w:left="0" w:firstLine="0"/>
        <w:rPr>
          <w:rFonts w:eastAsia="Malgun Gothic"/>
        </w:rPr>
      </w:pPr>
      <w:r>
        <w:rPr>
          <w:rFonts w:eastAsia="Malgun Gothic"/>
        </w:rPr>
        <w:t xml:space="preserve">2. </w:t>
      </w:r>
      <w:r>
        <w:rPr>
          <w:rFonts w:eastAsia="Malgun Gothic" w:hint="eastAsia"/>
        </w:rPr>
        <w:t>Discussion</w:t>
      </w:r>
    </w:p>
    <w:p w:rsidR="007F004A" w:rsidRDefault="00DE4A88">
      <w:pPr>
        <w:pStyle w:val="2"/>
        <w:rPr>
          <w:rFonts w:eastAsia="Malgun Gothic"/>
          <w:sz w:val="24"/>
        </w:rPr>
      </w:pPr>
      <w:r>
        <w:rPr>
          <w:rFonts w:eastAsia="Malgun Gothic"/>
          <w:sz w:val="24"/>
        </w:rPr>
        <w:t xml:space="preserve">2.1 </w:t>
      </w:r>
      <w:proofErr w:type="spellStart"/>
      <w:r>
        <w:rPr>
          <w:rFonts w:eastAsia="Malgun Gothic"/>
          <w:sz w:val="24"/>
        </w:rPr>
        <w:t>gNB</w:t>
      </w:r>
      <w:proofErr w:type="spellEnd"/>
      <w:r>
        <w:rPr>
          <w:rFonts w:eastAsia="Malgun Gothic"/>
          <w:sz w:val="24"/>
        </w:rPr>
        <w:t xml:space="preserve"> involvement and authorization</w:t>
      </w:r>
    </w:p>
    <w:p w:rsidR="007F004A" w:rsidRDefault="00DE4A88">
      <w:pPr>
        <w:jc w:val="both"/>
        <w:rPr>
          <w:rFonts w:eastAsia="等线"/>
          <w:lang w:val="en-US" w:eastAsia="zh-CN"/>
        </w:rPr>
      </w:pPr>
      <w:r>
        <w:rPr>
          <w:rFonts w:eastAsia="等线"/>
          <w:lang w:val="en-US" w:eastAsia="zh-CN"/>
        </w:rPr>
        <w:t>After RAN2 #119e meeting in August of 2021, the LS from SA2 was sent to RAN2 to ask the questions about L2/L3 authorization information for L2/L3 U2U remote/relay UE. However, the related discussion was postponed continuously.</w:t>
      </w:r>
    </w:p>
    <w:p w:rsidR="007F004A" w:rsidRDefault="00DE4A88">
      <w:pPr>
        <w:pStyle w:val="Doc-text2"/>
        <w:pBdr>
          <w:top w:val="single" w:sz="4" w:space="1" w:color="auto"/>
          <w:left w:val="single" w:sz="4" w:space="4" w:color="auto"/>
          <w:bottom w:val="single" w:sz="4" w:space="1" w:color="auto"/>
          <w:right w:val="single" w:sz="4" w:space="4" w:color="auto"/>
        </w:pBdr>
        <w:rPr>
          <w:rFonts w:eastAsia="等线"/>
          <w:lang w:val="en-US"/>
        </w:rPr>
      </w:pPr>
      <w:r>
        <w:rPr>
          <w:rFonts w:eastAsia="等线"/>
          <w:lang w:val="en-US"/>
        </w:rPr>
        <w:t>#</w:t>
      </w:r>
      <w:r>
        <w:rPr>
          <w:lang w:val="en-US"/>
        </w:rPr>
        <w:t xml:space="preserve">119bis-e </w:t>
      </w:r>
      <w:r>
        <w:rPr>
          <w:rFonts w:eastAsia="等线"/>
          <w:lang w:val="en-US"/>
        </w:rPr>
        <w:t xml:space="preserve">meeting </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rsidR="007F004A" w:rsidRDefault="00DE4A88">
      <w:pPr>
        <w:pStyle w:val="Doc-text2"/>
        <w:pBdr>
          <w:top w:val="single" w:sz="4" w:space="1" w:color="auto"/>
          <w:left w:val="single" w:sz="4" w:space="4" w:color="auto"/>
          <w:bottom w:val="single" w:sz="4" w:space="1" w:color="auto"/>
          <w:right w:val="single" w:sz="4" w:space="4" w:color="auto"/>
        </w:pBdr>
        <w:rPr>
          <w:rFonts w:eastAsia="等线"/>
          <w:lang w:val="en-US"/>
        </w:rPr>
      </w:pPr>
      <w:r>
        <w:rPr>
          <w:lang w:val="en-US"/>
        </w:rPr>
        <w:t>RAN2 postpone discussion of authorization for UE-to-UE relay and intend to reply to the SA2 LS in R2-2209357 when there is progress.</w:t>
      </w:r>
    </w:p>
    <w:p w:rsidR="007F004A" w:rsidRDefault="007F004A">
      <w:pPr>
        <w:pStyle w:val="Doc-text2"/>
        <w:pBdr>
          <w:top w:val="single" w:sz="4" w:space="1" w:color="auto"/>
          <w:left w:val="single" w:sz="4" w:space="4" w:color="auto"/>
          <w:bottom w:val="single" w:sz="4" w:space="1" w:color="auto"/>
          <w:right w:val="single" w:sz="4" w:space="4" w:color="auto"/>
        </w:pBdr>
        <w:rPr>
          <w:rFonts w:eastAsia="等线"/>
          <w:lang w:val="en-US"/>
        </w:rPr>
      </w:pPr>
    </w:p>
    <w:p w:rsidR="007F004A" w:rsidRPr="00676941" w:rsidRDefault="00DE4A88">
      <w:pPr>
        <w:pStyle w:val="Doc-text2"/>
        <w:pBdr>
          <w:top w:val="single" w:sz="4" w:space="1" w:color="auto"/>
          <w:left w:val="single" w:sz="4" w:space="4" w:color="auto"/>
          <w:bottom w:val="single" w:sz="4" w:space="1" w:color="auto"/>
          <w:right w:val="single" w:sz="4" w:space="4" w:color="auto"/>
        </w:pBdr>
        <w:rPr>
          <w:rFonts w:eastAsia="等线"/>
          <w:lang w:val="en-US"/>
        </w:rPr>
      </w:pPr>
      <w:r w:rsidRPr="00676941">
        <w:rPr>
          <w:rFonts w:eastAsia="等线"/>
          <w:lang w:val="en-US"/>
        </w:rPr>
        <w:t>#120 meeting</w:t>
      </w:r>
    </w:p>
    <w:p w:rsidR="007F004A" w:rsidRDefault="00B55F52">
      <w:pPr>
        <w:pStyle w:val="Doc-text2"/>
        <w:pBdr>
          <w:top w:val="single" w:sz="4" w:space="1" w:color="auto"/>
          <w:left w:val="single" w:sz="4" w:space="4" w:color="auto"/>
          <w:bottom w:val="single" w:sz="4" w:space="1" w:color="auto"/>
          <w:right w:val="single" w:sz="4" w:space="4" w:color="auto"/>
        </w:pBdr>
        <w:rPr>
          <w:rFonts w:eastAsia="等线"/>
          <w:lang w:val="en-GB"/>
        </w:rPr>
      </w:pPr>
      <w:hyperlink r:id="rId10" w:tooltip="C:Usersmtk16923Documents3GPP Meetings202211 - RAN2_120, ToulouseExtractsR2-2211120_S2-2207518.docx" w:history="1">
        <w:r w:rsidR="00DE4A88">
          <w:rPr>
            <w:rStyle w:val="afe"/>
            <w:rFonts w:eastAsia="等线"/>
            <w:lang w:val="en-GB"/>
          </w:rPr>
          <w:t>R2-2211120</w:t>
        </w:r>
      </w:hyperlink>
      <w:r w:rsidR="00DE4A88">
        <w:rPr>
          <w:rFonts w:eastAsia="等线"/>
          <w:lang w:val="en-GB"/>
        </w:rPr>
        <w:tab/>
        <w:t xml:space="preserve">LS on </w:t>
      </w:r>
      <w:proofErr w:type="spellStart"/>
      <w:r w:rsidR="00DE4A88">
        <w:rPr>
          <w:rFonts w:eastAsia="等线"/>
          <w:lang w:val="en-GB"/>
        </w:rPr>
        <w:t>ProSe</w:t>
      </w:r>
      <w:proofErr w:type="spellEnd"/>
      <w:r w:rsidR="00DE4A88">
        <w:rPr>
          <w:rFonts w:eastAsia="等线"/>
          <w:lang w:val="en-GB"/>
        </w:rPr>
        <w:t xml:space="preserve"> Authorization information related to UE-to-UE Relay operation to NG-RAN (S2-2207518; contact: LGE)</w:t>
      </w:r>
      <w:r w:rsidR="00DE4A88">
        <w:rPr>
          <w:rFonts w:eastAsia="等线"/>
          <w:lang w:val="en-GB"/>
        </w:rPr>
        <w:tab/>
        <w:t>SA2</w:t>
      </w:r>
      <w:r w:rsidR="00DE4A88">
        <w:rPr>
          <w:rFonts w:eastAsia="等线"/>
          <w:lang w:val="en-GB"/>
        </w:rPr>
        <w:tab/>
        <w:t>LS in</w:t>
      </w:r>
      <w:r w:rsidR="00DE4A88">
        <w:rPr>
          <w:rFonts w:eastAsia="等线"/>
          <w:lang w:val="en-GB"/>
        </w:rPr>
        <w:tab/>
        <w:t>Rel-18</w:t>
      </w:r>
      <w:r w:rsidR="00DE4A88">
        <w:rPr>
          <w:rFonts w:eastAsia="等线"/>
          <w:lang w:val="en-GB"/>
        </w:rPr>
        <w:tab/>
        <w:t xml:space="preserve">FS_5G_ProSe_Ph2, </w:t>
      </w:r>
      <w:proofErr w:type="spellStart"/>
      <w:r w:rsidR="00DE4A88">
        <w:rPr>
          <w:rFonts w:eastAsia="等线"/>
          <w:lang w:val="en-GB"/>
        </w:rPr>
        <w:t>NR_SL_relay_enh</w:t>
      </w:r>
      <w:proofErr w:type="spellEnd"/>
      <w:r w:rsidR="00DE4A88">
        <w:rPr>
          <w:rFonts w:eastAsia="等线"/>
          <w:lang w:val="en-GB"/>
        </w:rPr>
        <w:tab/>
      </w:r>
      <w:proofErr w:type="gramStart"/>
      <w:r w:rsidR="00DE4A88">
        <w:rPr>
          <w:rFonts w:eastAsia="等线"/>
          <w:lang w:val="en-GB"/>
        </w:rPr>
        <w:t>To:RAN</w:t>
      </w:r>
      <w:proofErr w:type="gramEnd"/>
      <w:r w:rsidR="00DE4A88">
        <w:rPr>
          <w:rFonts w:eastAsia="等线"/>
          <w:lang w:val="en-GB"/>
        </w:rPr>
        <w:t>2, RAN3</w:t>
      </w:r>
    </w:p>
    <w:p w:rsidR="007F004A" w:rsidRDefault="00DE4A88">
      <w:pPr>
        <w:pStyle w:val="Doc-text2"/>
        <w:numPr>
          <w:ilvl w:val="0"/>
          <w:numId w:val="5"/>
        </w:numPr>
        <w:pBdr>
          <w:top w:val="single" w:sz="4" w:space="1" w:color="auto"/>
          <w:left w:val="single" w:sz="4" w:space="4" w:color="auto"/>
          <w:bottom w:val="single" w:sz="4" w:space="1" w:color="auto"/>
          <w:right w:val="single" w:sz="4" w:space="4" w:color="auto"/>
        </w:pBdr>
        <w:rPr>
          <w:rFonts w:eastAsia="等线"/>
        </w:rPr>
      </w:pPr>
      <w:r>
        <w:rPr>
          <w:rFonts w:eastAsia="等线"/>
          <w:lang w:val="en-GB"/>
        </w:rPr>
        <w:t>Postponed</w:t>
      </w:r>
    </w:p>
    <w:p w:rsidR="007F004A" w:rsidRDefault="007F004A">
      <w:pPr>
        <w:pStyle w:val="Doc-text2"/>
        <w:pBdr>
          <w:top w:val="single" w:sz="4" w:space="1" w:color="auto"/>
          <w:left w:val="single" w:sz="4" w:space="4" w:color="auto"/>
          <w:bottom w:val="single" w:sz="4" w:space="1" w:color="auto"/>
          <w:right w:val="single" w:sz="4" w:space="4" w:color="auto"/>
        </w:pBdr>
        <w:ind w:left="1259" w:firstLine="0"/>
        <w:rPr>
          <w:rFonts w:eastAsia="等线"/>
        </w:rPr>
      </w:pPr>
    </w:p>
    <w:p w:rsidR="007F004A" w:rsidRDefault="00DE4A88">
      <w:pPr>
        <w:pStyle w:val="Doc-text2"/>
        <w:pBdr>
          <w:top w:val="single" w:sz="4" w:space="1" w:color="auto"/>
          <w:left w:val="single" w:sz="4" w:space="4" w:color="auto"/>
          <w:bottom w:val="single" w:sz="4" w:space="1" w:color="auto"/>
          <w:right w:val="single" w:sz="4" w:space="4" w:color="auto"/>
        </w:pBdr>
        <w:rPr>
          <w:rFonts w:eastAsia="等线"/>
        </w:rPr>
      </w:pPr>
      <w:r>
        <w:rPr>
          <w:rFonts w:eastAsia="等线"/>
        </w:rPr>
        <w:t>#121 meeting</w:t>
      </w:r>
    </w:p>
    <w:p w:rsidR="007F004A" w:rsidRDefault="00DE4A88">
      <w:pPr>
        <w:pStyle w:val="Doc-text2"/>
        <w:pBdr>
          <w:top w:val="single" w:sz="4" w:space="1" w:color="auto"/>
          <w:left w:val="single" w:sz="4" w:space="4" w:color="auto"/>
          <w:bottom w:val="single" w:sz="4" w:space="1" w:color="auto"/>
          <w:right w:val="single" w:sz="4" w:space="4" w:color="auto"/>
        </w:pBdr>
        <w:ind w:left="1259" w:firstLine="0"/>
        <w:rPr>
          <w:rFonts w:eastAsia="等线"/>
          <w:lang w:val="en-US"/>
        </w:rPr>
      </w:pPr>
      <w:hyperlink r:id="rId11" w:tooltip="C:Usersmtk16923Documents3GPP Meetings202302-03 - RAN2_121, AthensExtractsR2-2300064_S2-2207518.docx" w:history="1">
        <w:r>
          <w:rPr>
            <w:rStyle w:val="afe"/>
            <w:lang w:val="en-US"/>
          </w:rPr>
          <w:t>R2-2300064</w:t>
        </w:r>
      </w:hyperlink>
      <w:r>
        <w:rPr>
          <w:lang w:val="en-US"/>
        </w:rPr>
        <w:tab/>
        <w:t xml:space="preserve">LS on </w:t>
      </w:r>
      <w:proofErr w:type="spellStart"/>
      <w:r>
        <w:rPr>
          <w:lang w:val="en-US"/>
        </w:rPr>
        <w:t>ProSe</w:t>
      </w:r>
      <w:proofErr w:type="spellEnd"/>
      <w:r>
        <w:rPr>
          <w:lang w:val="en-US"/>
        </w:rPr>
        <w:t xml:space="preserve"> Authorization information related to UE-to-UE Relay operation to NG-RAN (S2-2207518; contact: LGE)</w:t>
      </w:r>
      <w:r>
        <w:rPr>
          <w:lang w:val="en-US"/>
        </w:rPr>
        <w:tab/>
        <w:t>SA2</w:t>
      </w:r>
      <w:r>
        <w:rPr>
          <w:lang w:val="en-US"/>
        </w:rPr>
        <w:tab/>
        <w:t>LS in</w:t>
      </w:r>
      <w:r>
        <w:rPr>
          <w:lang w:val="en-US"/>
        </w:rPr>
        <w:tab/>
        <w:t>Rel-18</w:t>
      </w:r>
      <w:r>
        <w:rPr>
          <w:lang w:val="en-US"/>
        </w:rPr>
        <w:tab/>
        <w:t xml:space="preserve">FS_5G_ProSe_Ph2, </w:t>
      </w:r>
      <w:proofErr w:type="spellStart"/>
      <w:r>
        <w:rPr>
          <w:lang w:val="en-US"/>
        </w:rPr>
        <w:t>NR_SL_relay_enh</w:t>
      </w:r>
      <w:proofErr w:type="spellEnd"/>
      <w:r>
        <w:rPr>
          <w:lang w:val="en-US"/>
        </w:rPr>
        <w:t xml:space="preserve"> </w:t>
      </w:r>
      <w:r>
        <w:rPr>
          <w:lang w:val="en-US"/>
        </w:rPr>
        <w:tab/>
      </w:r>
      <w:proofErr w:type="gramStart"/>
      <w:r>
        <w:rPr>
          <w:lang w:val="en-US"/>
        </w:rPr>
        <w:t>To:RAN</w:t>
      </w:r>
      <w:proofErr w:type="gramEnd"/>
      <w:r>
        <w:rPr>
          <w:lang w:val="en-US"/>
        </w:rPr>
        <w:t>2, RAN3</w:t>
      </w:r>
    </w:p>
    <w:p w:rsidR="007F004A" w:rsidRDefault="00DE4A88">
      <w:pPr>
        <w:pStyle w:val="Doc-text2"/>
        <w:pBdr>
          <w:top w:val="single" w:sz="4" w:space="1" w:color="auto"/>
          <w:left w:val="single" w:sz="4" w:space="4" w:color="auto"/>
          <w:bottom w:val="single" w:sz="4" w:space="1" w:color="auto"/>
          <w:right w:val="single" w:sz="4" w:space="4" w:color="auto"/>
        </w:pBdr>
        <w:ind w:left="1259" w:firstLine="0"/>
        <w:rPr>
          <w:rFonts w:eastAsia="等线"/>
          <w:lang w:val="en-US"/>
        </w:rPr>
      </w:pPr>
      <w:r>
        <w:rPr>
          <w:rFonts w:eastAsia="等线"/>
          <w:lang w:val="en-US"/>
        </w:rPr>
        <w:t>Discussion:</w:t>
      </w:r>
    </w:p>
    <w:p w:rsidR="007F004A" w:rsidRDefault="00DE4A88">
      <w:pPr>
        <w:pStyle w:val="Doc-text2"/>
        <w:pBdr>
          <w:top w:val="single" w:sz="4" w:space="1" w:color="auto"/>
          <w:left w:val="single" w:sz="4" w:space="4" w:color="auto"/>
          <w:bottom w:val="single" w:sz="4" w:space="1" w:color="auto"/>
          <w:right w:val="single" w:sz="4" w:space="4" w:color="auto"/>
        </w:pBdr>
        <w:ind w:left="1259" w:firstLine="0"/>
        <w:rPr>
          <w:rFonts w:eastAsia="等线"/>
          <w:lang w:val="en-US"/>
        </w:rPr>
      </w:pPr>
      <w:r>
        <w:rPr>
          <w:rFonts w:eastAsia="等线"/>
          <w:lang w:val="en-US"/>
        </w:rPr>
        <w:t xml:space="preserve">Qualcomm want to understand the situation in SA2; they are not sure if SA2 are waiting for us.  They think the question is if the </w:t>
      </w:r>
      <w:proofErr w:type="spellStart"/>
      <w:r>
        <w:rPr>
          <w:rFonts w:eastAsia="等线"/>
          <w:lang w:val="en-US"/>
        </w:rPr>
        <w:t>gNB</w:t>
      </w:r>
      <w:proofErr w:type="spellEnd"/>
      <w:r>
        <w:rPr>
          <w:rFonts w:eastAsia="等线"/>
          <w:lang w:val="en-US"/>
        </w:rPr>
        <w:t xml:space="preserve"> needs to be involved in UE-to-UE relay, and it may be too early to answer.</w:t>
      </w:r>
    </w:p>
    <w:p w:rsidR="007F004A" w:rsidRDefault="00DE4A88">
      <w:pPr>
        <w:pStyle w:val="Doc-text2"/>
        <w:pBdr>
          <w:top w:val="single" w:sz="4" w:space="1" w:color="auto"/>
          <w:left w:val="single" w:sz="4" w:space="4" w:color="auto"/>
          <w:bottom w:val="single" w:sz="4" w:space="1" w:color="auto"/>
          <w:right w:val="single" w:sz="4" w:space="4" w:color="auto"/>
        </w:pBdr>
        <w:ind w:left="1259" w:firstLine="0"/>
        <w:rPr>
          <w:rFonts w:eastAsia="等线"/>
        </w:rPr>
      </w:pPr>
      <w:r>
        <w:rPr>
          <w:rFonts w:eastAsia="等线"/>
          <w:lang w:val="en-US"/>
        </w:rPr>
        <w:t xml:space="preserve">NEC wonder in what circumstance RAN2 can provide an answer; will we have an agreed understanding about the UE capability to support L2- or L3-based relay for the UE-to-UE case, and then we can reply?  </w:t>
      </w:r>
      <w:r>
        <w:rPr>
          <w:rFonts w:eastAsia="等线"/>
        </w:rPr>
        <w:t>Or is something else needed?</w:t>
      </w:r>
    </w:p>
    <w:p w:rsidR="007F004A" w:rsidRDefault="00DE4A88">
      <w:pPr>
        <w:pStyle w:val="Doc-text2"/>
        <w:numPr>
          <w:ilvl w:val="0"/>
          <w:numId w:val="6"/>
        </w:numPr>
        <w:pBdr>
          <w:top w:val="single" w:sz="4" w:space="1" w:color="auto"/>
          <w:left w:val="single" w:sz="4" w:space="4" w:color="auto"/>
          <w:bottom w:val="single" w:sz="4" w:space="1" w:color="auto"/>
          <w:right w:val="single" w:sz="4" w:space="4" w:color="auto"/>
        </w:pBdr>
        <w:rPr>
          <w:rFonts w:eastAsia="等线"/>
        </w:rPr>
      </w:pPr>
      <w:r>
        <w:rPr>
          <w:rFonts w:eastAsia="等线"/>
        </w:rPr>
        <w:t>Postponed again</w:t>
      </w:r>
    </w:p>
    <w:p w:rsidR="007F004A" w:rsidRDefault="00DE4A88">
      <w:pPr>
        <w:jc w:val="both"/>
        <w:rPr>
          <w:rFonts w:eastAsiaTheme="minorEastAsia"/>
          <w:lang w:eastAsia="ko-KR"/>
        </w:rPr>
      </w:pPr>
      <w:r>
        <w:rPr>
          <w:rFonts w:eastAsiaTheme="minorEastAsia"/>
          <w:lang w:eastAsia="ko-KR"/>
        </w:rPr>
        <w:t>The reason to ask RAN2 is clearly stated in the LS that:</w:t>
      </w:r>
    </w:p>
    <w:p w:rsidR="007F004A" w:rsidRDefault="00DE4A88">
      <w:pPr>
        <w:pStyle w:val="aff1"/>
        <w:numPr>
          <w:ilvl w:val="0"/>
          <w:numId w:val="7"/>
        </w:numPr>
        <w:textAlignment w:val="auto"/>
        <w:rPr>
          <w:rFonts w:eastAsiaTheme="minorEastAsia"/>
          <w:lang w:eastAsia="ko-KR"/>
        </w:rPr>
      </w:pPr>
      <w:r>
        <w:rPr>
          <w:rFonts w:ascii="Arial" w:hAnsi="Arial" w:cs="Arial"/>
          <w:bCs/>
        </w:rPr>
        <w:t>Because how NG-RAN operation is performed to support UE-to-UE Relay operation, e.g. applying the network scheduled operation mode is within RAN2 remit</w:t>
      </w:r>
    </w:p>
    <w:p w:rsidR="007F004A" w:rsidRDefault="00DE4A88">
      <w:pPr>
        <w:jc w:val="both"/>
        <w:rPr>
          <w:rFonts w:eastAsia="等线"/>
          <w:lang w:val="en-US" w:eastAsia="zh-CN"/>
        </w:rPr>
      </w:pPr>
      <w:r>
        <w:rPr>
          <w:rFonts w:eastAsia="等线"/>
          <w:lang w:val="en-US" w:eastAsia="zh-CN"/>
        </w:rPr>
        <w:lastRenderedPageBreak/>
        <w:t>Meanwhile, RAN3 has replied the LS that:</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pStyle w:val="B1"/>
              <w:ind w:left="0" w:firstLine="0"/>
              <w:rPr>
                <w:rFonts w:eastAsiaTheme="minorEastAsia" w:cs="Arial"/>
                <w:lang w:val="en-US" w:eastAsia="ko-KR"/>
              </w:rPr>
            </w:pPr>
            <w:r>
              <w:rPr>
                <w:rFonts w:eastAsiaTheme="minorEastAsia" w:cs="Arial"/>
                <w:b/>
                <w:bCs/>
                <w:u w:val="single"/>
                <w:lang w:val="en-US" w:eastAsia="ko-KR"/>
              </w:rPr>
              <w:t>SA2 Question 1</w:t>
            </w:r>
            <w:r>
              <w:rPr>
                <w:rFonts w:eastAsiaTheme="minorEastAsia" w:cs="Arial"/>
                <w:lang w:val="en-US" w:eastAsia="ko-KR"/>
              </w:rPr>
              <w:t xml:space="preserve">: Whether the "5G </w:t>
            </w:r>
            <w:proofErr w:type="spellStart"/>
            <w:r>
              <w:rPr>
                <w:rFonts w:eastAsiaTheme="minorEastAsia" w:cs="Arial"/>
                <w:lang w:val="en-US" w:eastAsia="ko-KR"/>
              </w:rPr>
              <w:t>ProSe</w:t>
            </w:r>
            <w:proofErr w:type="spellEnd"/>
            <w:r>
              <w:rPr>
                <w:rFonts w:eastAsiaTheme="minorEastAsia" w:cs="Arial"/>
                <w:lang w:val="en-US" w:eastAsia="ko-KR"/>
              </w:rPr>
              <w:t xml:space="preserve"> </w:t>
            </w:r>
            <w:proofErr w:type="spellStart"/>
            <w:r>
              <w:rPr>
                <w:rFonts w:eastAsiaTheme="minorEastAsia" w:cs="Arial"/>
                <w:lang w:val="en-US" w:eastAsia="ko-KR"/>
              </w:rPr>
              <w:t>authorised</w:t>
            </w:r>
            <w:proofErr w:type="spellEnd"/>
            <w:r>
              <w:rPr>
                <w:rFonts w:eastAsiaTheme="minorEastAsia" w:cs="Arial"/>
                <w:lang w:val="en-US" w:eastAsia="ko-KR"/>
              </w:rPr>
              <w:t xml:space="preserve">" information needs to be enhanced to include the authorization information for </w:t>
            </w:r>
            <w:r>
              <w:rPr>
                <w:rFonts w:eastAsiaTheme="minorEastAsia" w:cs="Arial"/>
                <w:bCs/>
                <w:lang w:val="en-US" w:eastAsia="ko-KR"/>
              </w:rPr>
              <w:t>UE-to-UE Relay operation</w:t>
            </w:r>
            <w:r>
              <w:rPr>
                <w:rFonts w:eastAsiaTheme="minorEastAsia" w:cs="Arial"/>
                <w:lang w:val="en-US" w:eastAsia="ko-KR"/>
              </w:rPr>
              <w:t>?</w:t>
            </w:r>
          </w:p>
          <w:p w:rsidR="007F004A" w:rsidRPr="00676941" w:rsidRDefault="00DE4A88">
            <w:pPr>
              <w:pStyle w:val="B1"/>
              <w:spacing w:before="120" w:after="120" w:line="256" w:lineRule="auto"/>
              <w:ind w:left="0" w:firstLine="0"/>
              <w:rPr>
                <w:rFonts w:eastAsiaTheme="minorEastAsia" w:cs="Arial"/>
                <w:lang w:val="en-US" w:eastAsia="ko-KR"/>
              </w:rPr>
            </w:pPr>
            <w:r>
              <w:rPr>
                <w:rFonts w:eastAsiaTheme="minorEastAsia" w:cs="Arial"/>
                <w:b/>
                <w:u w:val="single"/>
                <w:lang w:val="en-US" w:eastAsia="ko-KR"/>
              </w:rPr>
              <w:t>RAN3’s Answer:</w:t>
            </w:r>
            <w:r>
              <w:rPr>
                <w:rFonts w:eastAsiaTheme="minorEastAsia" w:cs="Arial"/>
                <w:b/>
                <w:lang w:val="en-US" w:eastAsia="ko-KR"/>
              </w:rPr>
              <w:t xml:space="preserve"> </w:t>
            </w:r>
            <w:r>
              <w:rPr>
                <w:rFonts w:eastAsiaTheme="minorEastAsia" w:cs="Arial"/>
                <w:lang w:val="en-US" w:eastAsia="ko-KR"/>
              </w:rPr>
              <w:t xml:space="preserve">RAN3 currently </w:t>
            </w:r>
            <w:r>
              <w:rPr>
                <w:lang w:val="en-US"/>
              </w:rPr>
              <w:t xml:space="preserve">considers </w:t>
            </w:r>
            <w:r>
              <w:rPr>
                <w:rFonts w:eastAsiaTheme="minorEastAsia" w:cs="Arial"/>
                <w:lang w:val="en-US" w:eastAsia="ko-KR"/>
              </w:rPr>
              <w:t xml:space="preserve">that there is no need to provide the authorization information for UE-to-UE Relay operation to the NG-RAN. </w:t>
            </w:r>
            <w:r w:rsidRPr="00676941">
              <w:rPr>
                <w:rFonts w:eastAsiaTheme="minorEastAsia" w:cs="Arial"/>
                <w:lang w:val="en-US" w:eastAsia="ko-KR"/>
              </w:rPr>
              <w:t>So, the answer is NO from RAN3 perspective.</w:t>
            </w:r>
          </w:p>
          <w:p w:rsidR="007F004A" w:rsidRDefault="00DE4A88">
            <w:pPr>
              <w:pStyle w:val="B1"/>
              <w:spacing w:before="120" w:after="120" w:line="256" w:lineRule="auto"/>
              <w:ind w:left="0" w:firstLine="0"/>
              <w:rPr>
                <w:rFonts w:eastAsia="等线" w:cs="Arial"/>
                <w:u w:val="single"/>
                <w:lang w:val="en-US"/>
              </w:rPr>
            </w:pPr>
            <w:r>
              <w:rPr>
                <w:rFonts w:eastAsiaTheme="minorEastAsia" w:cs="Arial"/>
                <w:lang w:val="en-US" w:eastAsia="ko-KR"/>
              </w:rPr>
              <w:t xml:space="preserve">However, since whether the </w:t>
            </w:r>
            <w:proofErr w:type="spellStart"/>
            <w:r>
              <w:rPr>
                <w:rFonts w:eastAsiaTheme="minorEastAsia" w:cs="Arial"/>
                <w:lang w:val="en-US" w:eastAsia="ko-KR"/>
              </w:rPr>
              <w:t>gNB</w:t>
            </w:r>
            <w:proofErr w:type="spellEnd"/>
            <w:r>
              <w:rPr>
                <w:rFonts w:eastAsiaTheme="minorEastAsia" w:cs="Arial"/>
                <w:lang w:val="en-US" w:eastAsia="ko-KR"/>
              </w:rPr>
              <w:t xml:space="preserve"> involvement to support the U2U relay operation is needed or not is within RAN2 remit, the RAN3 could enhance the "5G </w:t>
            </w:r>
            <w:proofErr w:type="spellStart"/>
            <w:r>
              <w:rPr>
                <w:rFonts w:eastAsiaTheme="minorEastAsia" w:cs="Arial"/>
                <w:lang w:val="en-US" w:eastAsia="ko-KR"/>
              </w:rPr>
              <w:t>ProSe</w:t>
            </w:r>
            <w:proofErr w:type="spellEnd"/>
            <w:r>
              <w:rPr>
                <w:rFonts w:eastAsiaTheme="minorEastAsia" w:cs="Arial"/>
                <w:lang w:val="en-US" w:eastAsia="ko-KR"/>
              </w:rPr>
              <w:t xml:space="preserve"> </w:t>
            </w:r>
            <w:proofErr w:type="spellStart"/>
            <w:r>
              <w:rPr>
                <w:rFonts w:eastAsiaTheme="minorEastAsia" w:cs="Arial"/>
                <w:lang w:val="en-US" w:eastAsia="ko-KR"/>
              </w:rPr>
              <w:t>authorised</w:t>
            </w:r>
            <w:proofErr w:type="spellEnd"/>
            <w:r>
              <w:rPr>
                <w:rFonts w:eastAsiaTheme="minorEastAsia" w:cs="Arial"/>
                <w:lang w:val="en-US" w:eastAsia="ko-KR"/>
              </w:rPr>
              <w:t>" information, if needed, based on the RAN2’s progress.</w:t>
            </w:r>
          </w:p>
        </w:tc>
      </w:tr>
    </w:tbl>
    <w:p w:rsidR="007F004A" w:rsidRDefault="00DE4A88">
      <w:pPr>
        <w:jc w:val="both"/>
        <w:rPr>
          <w:rFonts w:eastAsia="等线"/>
          <w:lang w:val="en-US" w:eastAsia="zh-CN"/>
        </w:rPr>
      </w:pPr>
      <w:r>
        <w:rPr>
          <w:rFonts w:eastAsia="等线"/>
          <w:lang w:val="en-US" w:eastAsia="zh-CN"/>
        </w:rPr>
        <w:t xml:space="preserve">It should also be noted that the frozen time for SA2 spec is also approaching which would be the mid of the year 2023. </w:t>
      </w:r>
    </w:p>
    <w:p w:rsidR="007F004A" w:rsidRDefault="00DE4A88">
      <w:pPr>
        <w:pStyle w:val="a6"/>
      </w:pPr>
      <w:bookmarkStart w:id="1" w:name="_Ref131773078"/>
      <w:r>
        <w:t xml:space="preserve">Observation </w:t>
      </w:r>
      <w:r>
        <w:fldChar w:fldCharType="begin"/>
      </w:r>
      <w:r>
        <w:instrText xml:space="preserve"> SEQ Observation \* ARABIC </w:instrText>
      </w:r>
      <w:r>
        <w:fldChar w:fldCharType="separate"/>
      </w:r>
      <w:r>
        <w:t>1</w:t>
      </w:r>
      <w:r>
        <w:fldChar w:fldCharType="end"/>
      </w:r>
      <w:r>
        <w:t>: The LS from SA2 has been postponed for three meetings while the frozen time for SA2 spec is also approaching.</w:t>
      </w:r>
      <w:bookmarkEnd w:id="1"/>
    </w:p>
    <w:p w:rsidR="007F004A" w:rsidRDefault="00DE4A88">
      <w:pPr>
        <w:rPr>
          <w:rFonts w:eastAsia="等线"/>
          <w:lang w:eastAsia="en-GB"/>
        </w:rPr>
      </w:pPr>
      <w:r>
        <w:rPr>
          <w:rFonts w:eastAsia="等线"/>
          <w:lang w:val="en-US" w:eastAsia="zh-CN"/>
        </w:rPr>
        <w:t xml:space="preserve">So, in order to have an answer to the LS, we understand we should make agreements on </w:t>
      </w:r>
      <w:proofErr w:type="spellStart"/>
      <w:r>
        <w:rPr>
          <w:rFonts w:eastAsia="等线"/>
          <w:lang w:val="en-US" w:eastAsia="zh-CN"/>
        </w:rPr>
        <w:t>gNB</w:t>
      </w:r>
      <w:proofErr w:type="spellEnd"/>
      <w:r>
        <w:rPr>
          <w:rFonts w:eastAsia="等线"/>
          <w:lang w:val="en-US" w:eastAsia="zh-CN"/>
        </w:rPr>
        <w:t xml:space="preserve"> control for U2U relay as soon as possible.</w:t>
      </w:r>
    </w:p>
    <w:p w:rsidR="007F004A" w:rsidRDefault="00DE4A88">
      <w:pPr>
        <w:rPr>
          <w:rFonts w:eastAsia="等线"/>
          <w:lang w:val="en-US" w:eastAsia="zh-CN"/>
        </w:rPr>
      </w:pPr>
      <w:r>
        <w:rPr>
          <w:rFonts w:eastAsia="等线"/>
          <w:lang w:val="en-US" w:eastAsia="zh-CN"/>
        </w:rPr>
        <w:t>In RAN2 #120 meeting summary for U2U relay</w:t>
      </w:r>
      <w:r>
        <w:rPr>
          <w:rFonts w:eastAsia="等线"/>
          <w:lang w:val="zh-CN" w:eastAsia="zh-CN"/>
        </w:rPr>
        <w:fldChar w:fldCharType="begin"/>
      </w:r>
      <w:r>
        <w:rPr>
          <w:rFonts w:eastAsia="等线"/>
          <w:lang w:val="en-US" w:eastAsia="zh-CN"/>
        </w:rPr>
        <w:instrText xml:space="preserve"> REF _Ref127373356 \r \h </w:instrText>
      </w:r>
      <w:r>
        <w:rPr>
          <w:rFonts w:eastAsia="等线"/>
          <w:lang w:val="zh-CN" w:eastAsia="zh-CN"/>
        </w:rPr>
      </w:r>
      <w:r>
        <w:rPr>
          <w:rFonts w:eastAsia="等线"/>
          <w:lang w:val="zh-CN" w:eastAsia="zh-CN"/>
        </w:rPr>
        <w:fldChar w:fldCharType="separate"/>
      </w:r>
      <w:r>
        <w:rPr>
          <w:rFonts w:eastAsia="等线"/>
          <w:lang w:val="en-US" w:eastAsia="zh-CN"/>
        </w:rPr>
        <w:t>[2]</w:t>
      </w:r>
      <w:r>
        <w:rPr>
          <w:rFonts w:eastAsia="等线"/>
          <w:lang w:val="zh-CN" w:eastAsia="zh-CN"/>
        </w:rPr>
        <w:fldChar w:fldCharType="end"/>
      </w:r>
      <w:r>
        <w:rPr>
          <w:rFonts w:eastAsia="等线"/>
          <w:lang w:val="en-US" w:eastAsia="zh-CN"/>
        </w:rPr>
        <w:t xml:space="preserve">, there are two </w:t>
      </w:r>
      <w:r>
        <w:rPr>
          <w:rFonts w:eastAsia="等线" w:hint="eastAsia"/>
          <w:lang w:val="en-US" w:eastAsia="zh-CN"/>
        </w:rPr>
        <w:t>untreated</w:t>
      </w:r>
      <w:r>
        <w:rPr>
          <w:rFonts w:eastAsia="等线"/>
          <w:lang w:val="en-US" w:eastAsia="zh-CN"/>
        </w:rPr>
        <w:t xml:space="preserve"> proposals related to </w:t>
      </w:r>
      <w:proofErr w:type="spellStart"/>
      <w:r>
        <w:rPr>
          <w:rFonts w:eastAsia="等线"/>
          <w:lang w:val="en-US" w:eastAsia="zh-CN"/>
        </w:rPr>
        <w:t>gNB</w:t>
      </w:r>
      <w:proofErr w:type="spellEnd"/>
      <w:r>
        <w:rPr>
          <w:rFonts w:eastAsia="等线"/>
          <w:lang w:val="en-US" w:eastAsia="zh-CN"/>
        </w:rPr>
        <w:t xml:space="preserve"> as follows:</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pStyle w:val="a6"/>
              <w:rPr>
                <w:i/>
                <w:lang w:eastAsia="en-US"/>
              </w:rPr>
            </w:pPr>
            <w:r>
              <w:rPr>
                <w:i/>
              </w:rPr>
              <w:t>Proposal 3: RAN2 to discuss in U2U relay, RRC_CONNECTED UEs obtain discovery configuration from SIB or dedicated signalling.</w:t>
            </w:r>
          </w:p>
          <w:p w:rsidR="007F004A" w:rsidRDefault="00DE4A88">
            <w:pPr>
              <w:rPr>
                <w:b/>
                <w:lang w:val="en-US"/>
              </w:rPr>
            </w:pPr>
            <w:r>
              <w:rPr>
                <w:b/>
                <w:i/>
              </w:rPr>
              <w:t>Proposal 4: RAN2 to agree that mode-1 and mode-2 are supported in U2U relay for both remote UEs and relay UE.</w:t>
            </w:r>
          </w:p>
        </w:tc>
      </w:tr>
    </w:tbl>
    <w:p w:rsidR="007F004A" w:rsidRDefault="00DE4A88" w:rsidP="00676941">
      <w:pPr>
        <w:jc w:val="both"/>
      </w:pPr>
      <w:r>
        <w:rPr>
          <w:rFonts w:eastAsia="等线"/>
          <w:lang w:val="en-US" w:eastAsia="zh-CN"/>
        </w:rPr>
        <w:t xml:space="preserve">In our understanding, although we agreed that </w:t>
      </w:r>
      <w:proofErr w:type="spellStart"/>
      <w:r>
        <w:rPr>
          <w:rFonts w:eastAsia="等线"/>
          <w:lang w:val="en-US" w:eastAsia="zh-CN"/>
        </w:rPr>
        <w:t>gNB</w:t>
      </w:r>
      <w:proofErr w:type="spellEnd"/>
      <w:r>
        <w:rPr>
          <w:rFonts w:eastAsia="等线"/>
          <w:lang w:val="en-US" w:eastAsia="zh-CN"/>
        </w:rPr>
        <w:t xml:space="preserve"> control should be minimized for U2U relay, making </w:t>
      </w:r>
      <w:r>
        <w:t>RRC_CONNECTED remote/relay UEs</w:t>
      </w:r>
      <w:r>
        <w:rPr>
          <w:i/>
        </w:rPr>
        <w:t xml:space="preserve"> </w:t>
      </w:r>
      <w:r>
        <w:t xml:space="preserve">obtain discovery configuration from dedicated signalling is quite aligned with legacy </w:t>
      </w:r>
      <w:proofErr w:type="spellStart"/>
      <w:r>
        <w:t>sidelink</w:t>
      </w:r>
      <w:proofErr w:type="spellEnd"/>
      <w:r>
        <w:t xml:space="preserve"> design. On the other hand, it does not mean that special configuration for U2U relaying is needed even discovery configuration acquisition with dedicated signalling is supported, which is one of the key factors about whether the </w:t>
      </w:r>
      <w:proofErr w:type="spellStart"/>
      <w:r>
        <w:t>gNB</w:t>
      </w:r>
      <w:proofErr w:type="spellEnd"/>
      <w:r>
        <w:t xml:space="preserve"> control can be minimized. Therefore, we propose to support discovery configuration acquisition with dedicated signalling for RRC_CONNECTED remote/relay UEs in U2U relay but clarify that at least no U2U special configuration is needed so far.</w:t>
      </w:r>
    </w:p>
    <w:p w:rsidR="007F004A" w:rsidRDefault="00DE4A88" w:rsidP="00676941">
      <w:pPr>
        <w:pStyle w:val="a6"/>
        <w:jc w:val="both"/>
      </w:pPr>
      <w:bookmarkStart w:id="2" w:name="_Ref127540665"/>
      <w:r>
        <w:t xml:space="preserve">Observation </w:t>
      </w:r>
      <w:r>
        <w:fldChar w:fldCharType="begin"/>
      </w:r>
      <w:r>
        <w:instrText xml:space="preserve"> SEQ Observation \* ARABIC </w:instrText>
      </w:r>
      <w:r>
        <w:fldChar w:fldCharType="separate"/>
      </w:r>
      <w:r>
        <w:t>2</w:t>
      </w:r>
      <w:r>
        <w:fldChar w:fldCharType="end"/>
      </w:r>
      <w:r>
        <w:t xml:space="preserve">: Making RRC_CONNECTED remote/relay UEs obtain discovery configuration from dedicated signalling is aligned with legacy </w:t>
      </w:r>
      <w:proofErr w:type="spellStart"/>
      <w:r>
        <w:t>sidelink</w:t>
      </w:r>
      <w:proofErr w:type="spellEnd"/>
      <w:r>
        <w:t xml:space="preserve"> design and does not mean U2U special configuration is needed.</w:t>
      </w:r>
      <w:bookmarkEnd w:id="2"/>
    </w:p>
    <w:p w:rsidR="007F004A" w:rsidRDefault="00DE4A88" w:rsidP="00676941">
      <w:pPr>
        <w:pStyle w:val="a6"/>
        <w:jc w:val="both"/>
      </w:pPr>
      <w:bookmarkStart w:id="3" w:name="_Ref127540668"/>
      <w:r>
        <w:t xml:space="preserve">Proposal </w:t>
      </w:r>
      <w:r>
        <w:fldChar w:fldCharType="begin"/>
      </w:r>
      <w:r>
        <w:instrText xml:space="preserve"> SEQ Proposal \* ARABIC </w:instrText>
      </w:r>
      <w:r>
        <w:fldChar w:fldCharType="separate"/>
      </w:r>
      <w:r>
        <w:t>1</w:t>
      </w:r>
      <w:r>
        <w:fldChar w:fldCharType="end"/>
      </w:r>
      <w:r>
        <w:t>: RAN2 to agree that in U2U relay, RRC_CONNECTED remote/relay UEs can obtain discovery configuration via dedicated signalling.</w:t>
      </w:r>
      <w:bookmarkEnd w:id="3"/>
      <w:r>
        <w:t xml:space="preserve"> </w:t>
      </w:r>
    </w:p>
    <w:p w:rsidR="007F004A" w:rsidRDefault="00DE4A88" w:rsidP="00676941">
      <w:pPr>
        <w:pStyle w:val="a6"/>
        <w:jc w:val="both"/>
      </w:pPr>
      <w:bookmarkStart w:id="4" w:name="_Ref127540669"/>
      <w:r>
        <w:t xml:space="preserve">Proposal </w:t>
      </w:r>
      <w:r>
        <w:fldChar w:fldCharType="begin"/>
      </w:r>
      <w:r>
        <w:instrText xml:space="preserve"> SEQ Proposal \* ARABIC </w:instrText>
      </w:r>
      <w:r>
        <w:fldChar w:fldCharType="separate"/>
      </w:r>
      <w:r>
        <w:t>2</w:t>
      </w:r>
      <w:r>
        <w:fldChar w:fldCharType="end"/>
      </w:r>
      <w:r>
        <w:t>: No U2U relay special configuration is needed (e.g. for discovery configuration acquisition) in the dedicated signalling to RRC_CONNECTED remote/relay UEs.</w:t>
      </w:r>
      <w:bookmarkEnd w:id="4"/>
    </w:p>
    <w:p w:rsidR="007F004A" w:rsidRDefault="00DE4A88">
      <w:pPr>
        <w:jc w:val="both"/>
        <w:rPr>
          <w:lang w:eastAsia="en-GB"/>
        </w:rPr>
      </w:pPr>
      <w:r>
        <w:rPr>
          <w:lang w:eastAsia="en-GB"/>
        </w:rPr>
        <w:t>For mode1/mode2 resource allocation, there has not been any technical argument about why we cannot reuse the legacy design, so we can also try to agree that mode-1 and mode-2 are supported in U2U relay for remote/relay UEs.</w:t>
      </w:r>
    </w:p>
    <w:p w:rsidR="007F004A" w:rsidRDefault="00DE4A88" w:rsidP="00676941">
      <w:pPr>
        <w:pStyle w:val="a6"/>
        <w:jc w:val="both"/>
      </w:pPr>
      <w:bookmarkStart w:id="5" w:name="_Ref127540670"/>
      <w:r>
        <w:t xml:space="preserve">Proposal </w:t>
      </w:r>
      <w:r>
        <w:fldChar w:fldCharType="begin"/>
      </w:r>
      <w:r>
        <w:instrText xml:space="preserve"> SEQ Proposal \* ARABIC </w:instrText>
      </w:r>
      <w:r>
        <w:fldChar w:fldCharType="separate"/>
      </w:r>
      <w:r>
        <w:t>3</w:t>
      </w:r>
      <w:r>
        <w:fldChar w:fldCharType="end"/>
      </w:r>
      <w:r>
        <w:t>: Resource allocation mode-1 and mode-2 are supported in U2U relay for both remote UEs and relay UE.</w:t>
      </w:r>
      <w:bookmarkEnd w:id="5"/>
    </w:p>
    <w:p w:rsidR="007F004A" w:rsidRDefault="00DE4A88">
      <w:pPr>
        <w:jc w:val="both"/>
      </w:pPr>
      <w:r>
        <w:rPr>
          <w:lang w:eastAsia="en-GB"/>
        </w:rPr>
        <w:t xml:space="preserve">With the above proposals, we understand we can send some initial feedback to SA2 about the authorization. </w:t>
      </w:r>
      <w:r>
        <w:rPr>
          <w:rFonts w:eastAsiaTheme="minorEastAsia"/>
          <w:lang w:eastAsia="ko-KR"/>
        </w:rPr>
        <w:t xml:space="preserve">In our understanding, we can at least conclude that L3 U2U relay authorization is not needed to make a progress, because we think the L3 U2U UEs are the same as normal </w:t>
      </w:r>
      <w:proofErr w:type="spellStart"/>
      <w:r>
        <w:rPr>
          <w:rFonts w:eastAsiaTheme="minorEastAsia"/>
          <w:lang w:eastAsia="ko-KR"/>
        </w:rPr>
        <w:t>sidelink</w:t>
      </w:r>
      <w:proofErr w:type="spellEnd"/>
      <w:r>
        <w:rPr>
          <w:rFonts w:eastAsiaTheme="minorEastAsia"/>
          <w:lang w:eastAsia="ko-KR"/>
        </w:rPr>
        <w:t xml:space="preserve"> UEs in the perspective of communication procedure, despite some of them are serving as remote UE and others are relay UEs. </w:t>
      </w:r>
      <w:r>
        <w:rPr>
          <w:lang w:eastAsia="en-GB"/>
        </w:rPr>
        <w:t xml:space="preserve">For L2 U2U relay </w:t>
      </w:r>
      <w:r>
        <w:rPr>
          <w:rFonts w:eastAsiaTheme="minorEastAsia"/>
          <w:lang w:eastAsia="ko-KR"/>
        </w:rPr>
        <w:t xml:space="preserve">authorization, although the authorization information may not be needed in terms of </w:t>
      </w:r>
      <w:r>
        <w:t xml:space="preserve">discovery configuration or resource allocation, it is still not clear whether the </w:t>
      </w:r>
      <w:proofErr w:type="spellStart"/>
      <w:r>
        <w:t>gNB</w:t>
      </w:r>
      <w:proofErr w:type="spellEnd"/>
      <w:r>
        <w:t xml:space="preserve"> should know the role of remote UE and/or relay UE during some other procedure and provide dedicated handling, e.g. in QoS split. Therefore, authorization for L2 U2U relay can be further discussed.</w:t>
      </w:r>
    </w:p>
    <w:p w:rsidR="007F004A" w:rsidRDefault="00DE4A88" w:rsidP="00676941">
      <w:pPr>
        <w:pStyle w:val="a6"/>
        <w:jc w:val="both"/>
      </w:pPr>
      <w:bookmarkStart w:id="6" w:name="_Ref127540666"/>
      <w:r>
        <w:t xml:space="preserve">Observation </w:t>
      </w:r>
      <w:r>
        <w:fldChar w:fldCharType="begin"/>
      </w:r>
      <w:r>
        <w:instrText xml:space="preserve"> SEQ Observation \* ARABIC </w:instrText>
      </w:r>
      <w:r>
        <w:fldChar w:fldCharType="separate"/>
      </w:r>
      <w:r>
        <w:t>3</w:t>
      </w:r>
      <w:r>
        <w:fldChar w:fldCharType="end"/>
      </w:r>
      <w:r>
        <w:t xml:space="preserve">: It </w:t>
      </w:r>
      <w:r>
        <w:rPr>
          <w:rFonts w:eastAsia="宋体" w:hint="eastAsia"/>
          <w:lang w:val="en-US" w:eastAsia="zh-CN"/>
        </w:rPr>
        <w:t>remains open</w:t>
      </w:r>
      <w:r>
        <w:t xml:space="preserve"> whether the </w:t>
      </w:r>
      <w:proofErr w:type="spellStart"/>
      <w:r>
        <w:t>gNB</w:t>
      </w:r>
      <w:proofErr w:type="spellEnd"/>
      <w:r>
        <w:t xml:space="preserve"> should know the role of remote UE and/or relay UE during some procedure and provide dedicated handling, e.g. in QoS split.</w:t>
      </w:r>
      <w:bookmarkEnd w:id="6"/>
    </w:p>
    <w:p w:rsidR="007F004A" w:rsidRDefault="00DE4A88">
      <w:pPr>
        <w:pStyle w:val="a6"/>
        <w:jc w:val="both"/>
      </w:pPr>
      <w:bookmarkStart w:id="7" w:name="_Ref127374417"/>
      <w:bookmarkStart w:id="8" w:name="_Ref127540671"/>
      <w:r>
        <w:lastRenderedPageBreak/>
        <w:t xml:space="preserve">Proposal </w:t>
      </w:r>
      <w:r>
        <w:fldChar w:fldCharType="begin"/>
      </w:r>
      <w:r>
        <w:instrText xml:space="preserve"> SEQ Proposal \* ARABIC </w:instrText>
      </w:r>
      <w:r>
        <w:fldChar w:fldCharType="separate"/>
      </w:r>
      <w:r>
        <w:t>4</w:t>
      </w:r>
      <w:r>
        <w:fldChar w:fldCharType="end"/>
      </w:r>
      <w:bookmarkEnd w:id="7"/>
      <w:r>
        <w:t xml:space="preserve">: From RAN2’s point of view, the authorization information regarding whether the UE is authorized to act as a 5G </w:t>
      </w:r>
      <w:proofErr w:type="spellStart"/>
      <w:r>
        <w:t>ProSe</w:t>
      </w:r>
      <w:proofErr w:type="spellEnd"/>
      <w:r>
        <w:t xml:space="preserve"> Layer-3 UE-to-UE Relay or Layer-3 U2U UE, is not needed. FFS for Layer-2 UE-to-UE relay and Layer-2 U2U UE.</w:t>
      </w:r>
      <w:bookmarkEnd w:id="8"/>
      <w:r>
        <w:t xml:space="preserve"> </w:t>
      </w:r>
    </w:p>
    <w:p w:rsidR="007F004A" w:rsidRDefault="00DE4A88" w:rsidP="00676941">
      <w:pPr>
        <w:pStyle w:val="a6"/>
        <w:jc w:val="both"/>
      </w:pPr>
      <w:bookmarkStart w:id="9" w:name="_Ref127540673"/>
      <w:r>
        <w:t xml:space="preserve">Proposal </w:t>
      </w:r>
      <w:r>
        <w:fldChar w:fldCharType="begin"/>
      </w:r>
      <w:r>
        <w:instrText xml:space="preserve"> SEQ Proposal \* ARABIC </w:instrText>
      </w:r>
      <w:r>
        <w:fldChar w:fldCharType="separate"/>
      </w:r>
      <w:r>
        <w:t>5</w:t>
      </w:r>
      <w:r>
        <w:fldChar w:fldCharType="end"/>
      </w:r>
      <w:r>
        <w:t xml:space="preserve">: If </w:t>
      </w:r>
      <w:r>
        <w:fldChar w:fldCharType="begin"/>
      </w:r>
      <w:r>
        <w:instrText xml:space="preserve"> REF _Ref127374417 \h </w:instrText>
      </w:r>
      <w:r>
        <w:fldChar w:fldCharType="separate"/>
      </w:r>
      <w:r>
        <w:t>Proposal 4</w:t>
      </w:r>
      <w:r>
        <w:fldChar w:fldCharType="end"/>
      </w:r>
      <w:r>
        <w:t xml:space="preserve"> is agreed, send a reply LS to SA2 on authorization.</w:t>
      </w:r>
      <w:bookmarkEnd w:id="9"/>
    </w:p>
    <w:p w:rsidR="007F004A" w:rsidRDefault="00DE4A88">
      <w:pPr>
        <w:pStyle w:val="2"/>
        <w:rPr>
          <w:rFonts w:eastAsia="Malgun Gothic"/>
          <w:sz w:val="24"/>
        </w:rPr>
      </w:pPr>
      <w:r>
        <w:rPr>
          <w:rFonts w:eastAsia="Malgun Gothic"/>
          <w:sz w:val="24"/>
        </w:rPr>
        <w:t>2.2 Discovery</w:t>
      </w:r>
    </w:p>
    <w:p w:rsidR="007F004A" w:rsidRDefault="00DE4A88">
      <w:pPr>
        <w:jc w:val="both"/>
      </w:pPr>
      <w:r>
        <w:rPr>
          <w:rFonts w:eastAsia="Malgun Gothic"/>
        </w:rPr>
        <w:t>In RAN2 #120 meeting,</w:t>
      </w:r>
      <w:bookmarkStart w:id="10" w:name="_Ref118395846"/>
      <w:r>
        <w:rPr>
          <w:rFonts w:eastAsia="Malgun Gothic"/>
        </w:rPr>
        <w:t xml:space="preserve"> condition of </w:t>
      </w:r>
      <w:r>
        <w:t>UE-to-UE relay selection was discussed but not for condition of discovery. There was an FFS as follows: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7F004A" w:rsidRPr="00676941"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UE-to-UE relay selection can be triggered based on the PC5 RSRP (FFS SL-RSRP or SD-RSRP) of the direct link falling below a threshold.  FFS which remote UE (or both) can trigger relay selection.  </w:t>
      </w:r>
      <w:r w:rsidRPr="00676941">
        <w:rPr>
          <w:highlight w:val="yellow"/>
          <w:lang w:val="en-US"/>
        </w:rPr>
        <w:t>FFS the relationship between selection and discovery.</w:t>
      </w:r>
    </w:p>
    <w:p w:rsidR="007F004A" w:rsidRDefault="00DE4A88">
      <w:pPr>
        <w:jc w:val="both"/>
        <w:rPr>
          <w:rFonts w:eastAsia="Malgun Gothic"/>
        </w:rPr>
      </w:pPr>
      <w:r>
        <w:rPr>
          <w:rFonts w:eastAsia="Malgun Gothic"/>
        </w:rPr>
        <w:t>As analysed in the summary</w:t>
      </w:r>
      <w:r>
        <w:rPr>
          <w:rFonts w:eastAsia="Malgun Gothic"/>
        </w:rPr>
        <w:fldChar w:fldCharType="begin"/>
      </w:r>
      <w:r>
        <w:rPr>
          <w:rFonts w:eastAsia="Malgun Gothic"/>
        </w:rPr>
        <w:instrText xml:space="preserve"> REF _Ref127373356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 xml:space="preserve">, in U2N, discovery transmission condition </w:t>
      </w:r>
      <w:r>
        <w:rPr>
          <w:rFonts w:eastAsia="Malgun Gothic"/>
          <w:u w:val="single"/>
        </w:rPr>
        <w:t>at remote UE</w:t>
      </w:r>
      <w:r>
        <w:rPr>
          <w:rFonts w:eastAsia="Malgun Gothic"/>
        </w:rPr>
        <w:t xml:space="preserve"> and relay selection trigger at </w:t>
      </w:r>
      <w:r>
        <w:rPr>
          <w:rFonts w:eastAsia="Malgun Gothic"/>
          <w:u w:val="single"/>
        </w:rPr>
        <w:t>remote UE</w:t>
      </w:r>
      <w:r>
        <w:rPr>
          <w:rFonts w:eastAsia="Malgun Gothic"/>
        </w:rPr>
        <w:t>, are using the same condition. In TS 38.331, to take the IDLE UE as an example</w:t>
      </w:r>
      <w:r>
        <w:rPr>
          <w:rFonts w:eastAsia="Malgun Gothic"/>
        </w:rPr>
        <w:fldChar w:fldCharType="begin"/>
      </w:r>
      <w:r>
        <w:rPr>
          <w:rFonts w:eastAsia="Malgun Gothic"/>
        </w:rPr>
        <w:instrText xml:space="preserve"> REF _Ref127390746 \r \h </w:instrText>
      </w:r>
      <w:r>
        <w:rPr>
          <w:rFonts w:eastAsia="Malgun Gothic"/>
        </w:rPr>
      </w:r>
      <w:r>
        <w:rPr>
          <w:rFonts w:eastAsia="Malgun Gothic"/>
        </w:rPr>
        <w:fldChar w:fldCharType="separate"/>
      </w:r>
      <w:r>
        <w:rPr>
          <w:rFonts w:eastAsia="Malgun Gothic"/>
        </w:rPr>
        <w:t>[3]</w:t>
      </w:r>
      <w:r>
        <w:rPr>
          <w:rFonts w:eastAsia="Malgun Gothic"/>
        </w:rPr>
        <w:fldChar w:fldCharType="end"/>
      </w:r>
      <w:r>
        <w:rPr>
          <w:rFonts w:eastAsia="Malgun Gothic"/>
        </w:rPr>
        <w:t>:</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rPr>
                <w:rFonts w:eastAsia="Malgun Gothic"/>
              </w:rPr>
            </w:pPr>
            <w:r>
              <w:rPr>
                <w:rFonts w:eastAsia="Malgun Gothic"/>
              </w:rPr>
              <w:t>TS 38.331</w:t>
            </w:r>
          </w:p>
          <w:p w:rsidR="007F004A" w:rsidRDefault="00DE4A88">
            <w:pPr>
              <w:rPr>
                <w:rFonts w:eastAsia="Malgun Gothic"/>
                <w:b/>
                <w:color w:val="FF0000"/>
              </w:rPr>
            </w:pPr>
            <w:r>
              <w:rPr>
                <w:rFonts w:eastAsia="Malgun Gothic"/>
                <w:b/>
                <w:color w:val="FF0000"/>
              </w:rPr>
              <w:t>For discovery:</w:t>
            </w:r>
          </w:p>
          <w:p w:rsidR="007F004A" w:rsidRDefault="00DE4A88">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eastAsia="宋体" w:hAnsi="Arial"/>
                <w:sz w:val="24"/>
                <w:lang w:eastAsia="zh-CN"/>
              </w:rPr>
              <w:t xml:space="preserve">NR </w:t>
            </w:r>
            <w:proofErr w:type="spellStart"/>
            <w:r>
              <w:rPr>
                <w:rFonts w:ascii="Arial" w:hAnsi="Arial"/>
                <w:sz w:val="24"/>
              </w:rPr>
              <w:t>sidelink</w:t>
            </w:r>
            <w:proofErr w:type="spellEnd"/>
            <w:r>
              <w:rPr>
                <w:rFonts w:ascii="Arial" w:hAnsi="Arial"/>
                <w:sz w:val="24"/>
              </w:rPr>
              <w:t xml:space="preserve"> discovery transmission</w:t>
            </w:r>
          </w:p>
          <w:p w:rsidR="007F004A" w:rsidRDefault="00DE4A88">
            <w:pPr>
              <w:rPr>
                <w:rFonts w:eastAsia="等线"/>
              </w:rPr>
            </w:pPr>
            <w:r>
              <w:t xml:space="preserve">A UE capable of </w:t>
            </w:r>
            <w:r>
              <w:rPr>
                <w:rFonts w:eastAsia="宋体"/>
                <w:lang w:eastAsia="zh-CN"/>
              </w:rPr>
              <w:t xml:space="preserve">NR </w:t>
            </w:r>
            <w:proofErr w:type="spellStart"/>
            <w:r>
              <w:t>sidelink</w:t>
            </w:r>
            <w:proofErr w:type="spellEnd"/>
            <w:r>
              <w:t xml:space="preserve"> discovery that is configured by upper layer to transmit NR </w:t>
            </w:r>
            <w:proofErr w:type="spellStart"/>
            <w:r>
              <w:rPr>
                <w:lang w:eastAsia="zh-CN"/>
              </w:rPr>
              <w:t>sidelink</w:t>
            </w:r>
            <w:proofErr w:type="spellEnd"/>
            <w:r>
              <w:rPr>
                <w:lang w:eastAsia="zh-CN"/>
              </w:rPr>
              <w:t xml:space="preserve"> discovery message </w:t>
            </w:r>
            <w:r>
              <w:t>shall:</w:t>
            </w:r>
          </w:p>
          <w:p w:rsidR="007F004A" w:rsidRDefault="00DE4A88">
            <w:pPr>
              <w:pStyle w:val="B1"/>
              <w:rPr>
                <w:lang w:val="en-US"/>
              </w:rPr>
            </w:pPr>
            <w:r>
              <w:rPr>
                <w:lang w:val="en-US"/>
              </w:rPr>
              <w:t>1&gt;</w:t>
            </w:r>
            <w:r>
              <w:rPr>
                <w:lang w:val="en-US"/>
              </w:rPr>
              <w:tab/>
              <w:t xml:space="preserve">if the frequency used for NR </w:t>
            </w:r>
            <w:proofErr w:type="spellStart"/>
            <w:r>
              <w:rPr>
                <w:lang w:val="en-US"/>
              </w:rPr>
              <w:t>sidelink</w:t>
            </w:r>
            <w:proofErr w:type="spellEnd"/>
            <w:r>
              <w:rPr>
                <w:lang w:val="en-US"/>
              </w:rPr>
              <w:t xml:space="preserve"> discovery is included in </w:t>
            </w:r>
            <w:proofErr w:type="spellStart"/>
            <w:r>
              <w:rPr>
                <w:i/>
                <w:lang w:val="en-US"/>
              </w:rPr>
              <w:t>sl-FreqInfoToAddModList</w:t>
            </w:r>
            <w:proofErr w:type="spellEnd"/>
            <w:r>
              <w:rPr>
                <w:lang w:val="en-US"/>
              </w:rPr>
              <w:t xml:space="preserve"> in </w:t>
            </w:r>
            <w:proofErr w:type="spellStart"/>
            <w:r>
              <w:rPr>
                <w:i/>
                <w:lang w:val="en-US"/>
              </w:rPr>
              <w:t>sl-ConfigDedicatedNR</w:t>
            </w:r>
            <w:proofErr w:type="spellEnd"/>
            <w:r>
              <w:rPr>
                <w:lang w:val="en-US"/>
              </w:rPr>
              <w:t xml:space="preserve"> within</w:t>
            </w:r>
            <w:r>
              <w:rPr>
                <w:i/>
                <w:lang w:val="en-US"/>
              </w:rPr>
              <w:t xml:space="preserve"> </w:t>
            </w:r>
            <w:proofErr w:type="spellStart"/>
            <w:r>
              <w:rPr>
                <w:i/>
                <w:lang w:val="en-US"/>
              </w:rPr>
              <w:t>RRCReconfiguration</w:t>
            </w:r>
            <w:proofErr w:type="spellEnd"/>
            <w:r>
              <w:rPr>
                <w:lang w:val="en-US"/>
              </w:rPr>
              <w:t xml:space="preserve"> message; or if the frequency used for NR </w:t>
            </w:r>
            <w:proofErr w:type="spellStart"/>
            <w:r>
              <w:rPr>
                <w:lang w:val="en-US"/>
              </w:rPr>
              <w:t>sidelink</w:t>
            </w:r>
            <w:proofErr w:type="spellEnd"/>
            <w:r>
              <w:rPr>
                <w:lang w:val="en-US"/>
              </w:rPr>
              <w:t xml:space="preserve"> discovery is included</w:t>
            </w:r>
            <w:r>
              <w:rPr>
                <w:i/>
                <w:lang w:val="en-US"/>
              </w:rPr>
              <w:t xml:space="preserve"> </w:t>
            </w:r>
            <w:r>
              <w:rPr>
                <w:lang w:val="en-US"/>
              </w:rPr>
              <w:t xml:space="preserve">in </w:t>
            </w:r>
            <w:proofErr w:type="spellStart"/>
            <w:r>
              <w:rPr>
                <w:i/>
                <w:lang w:val="en-US"/>
              </w:rPr>
              <w:t>sl-FreqInfoList</w:t>
            </w:r>
            <w:proofErr w:type="spellEnd"/>
            <w:r>
              <w:rPr>
                <w:lang w:val="en-US"/>
              </w:rPr>
              <w:t xml:space="preserve"> within </w:t>
            </w:r>
            <w:r>
              <w:rPr>
                <w:i/>
                <w:lang w:val="en-US"/>
              </w:rPr>
              <w:t>SIB12</w:t>
            </w:r>
            <w:r>
              <w:rPr>
                <w:lang w:val="en-US"/>
              </w:rPr>
              <w:t>:</w:t>
            </w:r>
          </w:p>
          <w:p w:rsidR="007F004A" w:rsidRDefault="00DE4A88">
            <w:pPr>
              <w:pStyle w:val="B2"/>
              <w:ind w:left="0" w:firstLine="0"/>
              <w:rPr>
                <w:rFonts w:eastAsia="等线"/>
                <w:lang w:val="en-US"/>
              </w:rPr>
            </w:pPr>
            <w:r>
              <w:rPr>
                <w:rFonts w:eastAsia="等线"/>
                <w:color w:val="FF0000"/>
                <w:lang w:val="en-US"/>
              </w:rPr>
              <w:t>&lt;omitted…&gt;</w:t>
            </w:r>
          </w:p>
          <w:p w:rsidR="007F004A" w:rsidRDefault="00DE4A88">
            <w:pPr>
              <w:pStyle w:val="B2"/>
              <w:rPr>
                <w:lang w:val="en-GB"/>
              </w:rPr>
            </w:pPr>
            <w:r>
              <w:rPr>
                <w:lang w:val="en-US"/>
              </w:rPr>
              <w:t>2&gt;</w:t>
            </w:r>
            <w:r>
              <w:rPr>
                <w:lang w:val="en-US"/>
              </w:rPr>
              <w:tab/>
              <w:t xml:space="preserve">else if the cell chosen for NR </w:t>
            </w:r>
            <w:proofErr w:type="spellStart"/>
            <w:r>
              <w:rPr>
                <w:lang w:val="en-US"/>
              </w:rPr>
              <w:t>sidelink</w:t>
            </w:r>
            <w:proofErr w:type="spellEnd"/>
            <w:r>
              <w:rPr>
                <w:lang w:val="en-US"/>
              </w:rPr>
              <w:t xml:space="preserve"> discovery transmission provides </w:t>
            </w:r>
            <w:r>
              <w:rPr>
                <w:i/>
                <w:lang w:val="en-US"/>
              </w:rPr>
              <w:t>SIB12</w:t>
            </w:r>
            <w:r>
              <w:rPr>
                <w:lang w:val="en-US"/>
              </w:rPr>
              <w:t>:</w:t>
            </w:r>
          </w:p>
          <w:p w:rsidR="007F004A" w:rsidRDefault="00DE4A88">
            <w:pPr>
              <w:pStyle w:val="B3"/>
              <w:rPr>
                <w:lang w:val="en-US"/>
              </w:rPr>
            </w:pPr>
            <w:r>
              <w:rPr>
                <w:lang w:val="en-US"/>
              </w:rPr>
              <w:t>3&gt;</w:t>
            </w:r>
            <w:r>
              <w:rPr>
                <w:lang w:val="en-US"/>
              </w:rPr>
              <w:tab/>
              <w:t xml:space="preserve">if the UE is acting as NR </w:t>
            </w:r>
            <w:proofErr w:type="spellStart"/>
            <w:r>
              <w:rPr>
                <w:lang w:val="en-US"/>
              </w:rPr>
              <w:t>sidelink</w:t>
            </w:r>
            <w:proofErr w:type="spellEnd"/>
            <w:r>
              <w:rPr>
                <w:lang w:val="en-US"/>
              </w:rPr>
              <w:t xml:space="preserve"> U2N Relay UE and </w:t>
            </w:r>
            <w:proofErr w:type="spellStart"/>
            <w:r>
              <w:rPr>
                <w:i/>
                <w:lang w:val="en-US"/>
              </w:rPr>
              <w:t>sl-DiscConfigCommon</w:t>
            </w:r>
            <w:proofErr w:type="spellEnd"/>
            <w:r>
              <w:rPr>
                <w:lang w:val="en-US"/>
              </w:rPr>
              <w:t xml:space="preserve"> is included in </w:t>
            </w:r>
            <w:r>
              <w:rPr>
                <w:i/>
                <w:lang w:val="en-US"/>
              </w:rPr>
              <w:t>SIB12</w:t>
            </w:r>
            <w:r>
              <w:rPr>
                <w:iCs/>
                <w:lang w:val="en-US"/>
              </w:rPr>
              <w:t xml:space="preserve">, </w:t>
            </w:r>
            <w:r>
              <w:rPr>
                <w:lang w:val="en-US"/>
              </w:rPr>
              <w:t xml:space="preserve">and if the NR </w:t>
            </w:r>
            <w:proofErr w:type="spellStart"/>
            <w:r>
              <w:rPr>
                <w:lang w:val="en-US"/>
              </w:rPr>
              <w:t>sidelink</w:t>
            </w:r>
            <w:proofErr w:type="spellEnd"/>
            <w:r>
              <w:rPr>
                <w:lang w:val="en-US"/>
              </w:rPr>
              <w:t xml:space="preserve"> U2N Relay UE threshold conditions as specified in 5.8.14.2 are met based on </w:t>
            </w:r>
            <w:proofErr w:type="spellStart"/>
            <w:r>
              <w:rPr>
                <w:i/>
                <w:lang w:val="en-US"/>
              </w:rPr>
              <w:t>sl-RelayUE-ConfigCommon</w:t>
            </w:r>
            <w:proofErr w:type="spellEnd"/>
            <w:r>
              <w:rPr>
                <w:lang w:val="en-US"/>
              </w:rPr>
              <w:t xml:space="preserve"> in </w:t>
            </w:r>
            <w:r>
              <w:rPr>
                <w:i/>
                <w:lang w:val="en-US"/>
              </w:rPr>
              <w:t>SIB12</w:t>
            </w:r>
            <w:r>
              <w:rPr>
                <w:lang w:val="en-US"/>
              </w:rPr>
              <w:t>; or</w:t>
            </w:r>
          </w:p>
          <w:p w:rsidR="007F004A" w:rsidRDefault="00DE4A88">
            <w:pPr>
              <w:pStyle w:val="B3"/>
              <w:rPr>
                <w:lang w:val="en-US"/>
              </w:rPr>
            </w:pPr>
            <w:r>
              <w:rPr>
                <w:lang w:val="en-US"/>
              </w:rPr>
              <w:t>3&gt;</w:t>
            </w:r>
            <w:r>
              <w:rPr>
                <w:lang w:val="en-US"/>
              </w:rPr>
              <w:tab/>
              <w:t xml:space="preserve">if the UE is selecting NR </w:t>
            </w:r>
            <w:proofErr w:type="spellStart"/>
            <w:r>
              <w:rPr>
                <w:lang w:val="en-US"/>
              </w:rPr>
              <w:t>sidelink</w:t>
            </w:r>
            <w:proofErr w:type="spellEnd"/>
            <w:r>
              <w:rPr>
                <w:lang w:val="en-US"/>
              </w:rPr>
              <w:t xml:space="preserve"> U2N Relay UE / has a selected NR </w:t>
            </w:r>
            <w:proofErr w:type="spellStart"/>
            <w:r>
              <w:rPr>
                <w:lang w:val="en-US"/>
              </w:rPr>
              <w:t>sidelink</w:t>
            </w:r>
            <w:proofErr w:type="spellEnd"/>
            <w:r>
              <w:rPr>
                <w:lang w:val="en-US"/>
              </w:rPr>
              <w:t xml:space="preserve"> U2N Relay UE and </w:t>
            </w:r>
            <w:proofErr w:type="spellStart"/>
            <w:r>
              <w:rPr>
                <w:i/>
                <w:lang w:val="en-US"/>
              </w:rPr>
              <w:t>sl-DiscConfigCommon</w:t>
            </w:r>
            <w:proofErr w:type="spellEnd"/>
            <w:r>
              <w:rPr>
                <w:lang w:val="en-US"/>
              </w:rPr>
              <w:t xml:space="preserve"> is included in </w:t>
            </w:r>
            <w:r>
              <w:rPr>
                <w:i/>
                <w:lang w:val="en-US"/>
              </w:rPr>
              <w:t>SIB12</w:t>
            </w:r>
            <w:r>
              <w:rPr>
                <w:iCs/>
                <w:lang w:val="en-US"/>
              </w:rPr>
              <w:t xml:space="preserve">, </w:t>
            </w:r>
            <w:r>
              <w:rPr>
                <w:highlight w:val="yellow"/>
                <w:lang w:val="en-US"/>
              </w:rPr>
              <w:t xml:space="preserve">and if the NR </w:t>
            </w:r>
            <w:proofErr w:type="spellStart"/>
            <w:r>
              <w:rPr>
                <w:highlight w:val="yellow"/>
                <w:lang w:val="en-US"/>
              </w:rPr>
              <w:t>sidelink</w:t>
            </w:r>
            <w:proofErr w:type="spellEnd"/>
            <w:r>
              <w:rPr>
                <w:highlight w:val="yellow"/>
                <w:lang w:val="en-US"/>
              </w:rPr>
              <w:t xml:space="preserve"> U2N Remote UE threshold conditions as specified in 5.8.15.2 are met</w:t>
            </w:r>
            <w:r>
              <w:rPr>
                <w:lang w:val="en-US"/>
              </w:rPr>
              <w:t xml:space="preserve"> based on </w:t>
            </w:r>
            <w:proofErr w:type="spellStart"/>
            <w:r>
              <w:rPr>
                <w:i/>
                <w:lang w:val="en-US"/>
              </w:rPr>
              <w:t>sl-RemoteUE-ConfigCommon</w:t>
            </w:r>
            <w:proofErr w:type="spellEnd"/>
            <w:r>
              <w:rPr>
                <w:lang w:val="en-US"/>
              </w:rPr>
              <w:t xml:space="preserve"> in </w:t>
            </w:r>
            <w:r>
              <w:rPr>
                <w:i/>
                <w:lang w:val="en-US"/>
              </w:rPr>
              <w:t>SIB12</w:t>
            </w:r>
            <w:r>
              <w:rPr>
                <w:lang w:val="en-US"/>
              </w:rPr>
              <w:t>; or</w:t>
            </w:r>
          </w:p>
          <w:p w:rsidR="007F004A" w:rsidRDefault="00DE4A88">
            <w:pPr>
              <w:pStyle w:val="B3"/>
              <w:rPr>
                <w:rFonts w:eastAsia="等线"/>
                <w:lang w:val="en-US"/>
              </w:rPr>
            </w:pPr>
            <w:r>
              <w:rPr>
                <w:lang w:val="en-US"/>
              </w:rPr>
              <w:t>3&gt;</w:t>
            </w:r>
            <w:r>
              <w:rPr>
                <w:lang w:val="en-US"/>
              </w:rPr>
              <w:tab/>
              <w:t xml:space="preserve">if the UE is performing NR </w:t>
            </w:r>
            <w:proofErr w:type="spellStart"/>
            <w:r>
              <w:rPr>
                <w:lang w:val="en-US"/>
              </w:rPr>
              <w:t>sidelink</w:t>
            </w:r>
            <w:proofErr w:type="spellEnd"/>
            <w:r>
              <w:rPr>
                <w:lang w:val="en-US"/>
              </w:rPr>
              <w:t xml:space="preserve"> non-relay discovery:</w:t>
            </w:r>
          </w:p>
          <w:p w:rsidR="007F004A" w:rsidRDefault="00DE4A88">
            <w:pPr>
              <w:pStyle w:val="B4"/>
              <w:rPr>
                <w:rFonts w:eastAsia="等线"/>
                <w:lang w:val="en-US"/>
              </w:rPr>
            </w:pPr>
            <w:r>
              <w:rPr>
                <w:lang w:val="en-US"/>
              </w:rPr>
              <w:t>4&gt;</w:t>
            </w:r>
            <w:r>
              <w:rPr>
                <w:lang w:val="en-US"/>
              </w:rPr>
              <w:tab/>
              <w:t xml:space="preserve">if </w:t>
            </w:r>
            <w:r>
              <w:rPr>
                <w:i/>
                <w:lang w:val="en-US"/>
              </w:rPr>
              <w:t>SIB12</w:t>
            </w:r>
            <w:r>
              <w:rPr>
                <w:lang w:val="en-US"/>
              </w:rPr>
              <w:t xml:space="preserve"> includes </w:t>
            </w:r>
            <w:proofErr w:type="spellStart"/>
            <w:r>
              <w:rPr>
                <w:i/>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 on the concerned frequency</w:t>
            </w:r>
            <w:r>
              <w:rPr>
                <w:lang w:val="en-US"/>
              </w:rPr>
              <w:t>,</w:t>
            </w:r>
            <w:r>
              <w:rPr>
                <w:i/>
                <w:lang w:val="en-US"/>
              </w:rPr>
              <w:t xml:space="preserve"> </w:t>
            </w:r>
            <w:r>
              <w:rPr>
                <w:lang w:val="en-US"/>
              </w:rPr>
              <w:t>and a result of full/partial sensing, if selected and is allowed by</w:t>
            </w:r>
            <w:r>
              <w:rPr>
                <w:i/>
                <w:lang w:val="en-US"/>
              </w:rPr>
              <w:t xml:space="preserve"> </w:t>
            </w:r>
            <w:proofErr w:type="spellStart"/>
            <w:r>
              <w:rPr>
                <w:i/>
                <w:lang w:val="en-US"/>
              </w:rPr>
              <w:t>sl-AllowedResourceSelectionConfig</w:t>
            </w:r>
            <w:proofErr w:type="spellEnd"/>
            <w:r>
              <w:rPr>
                <w:iCs/>
                <w:lang w:val="en-US"/>
              </w:rPr>
              <w:t>,</w:t>
            </w:r>
            <w:r>
              <w:rPr>
                <w:lang w:val="en-US"/>
              </w:rPr>
              <w:t xml:space="preserve"> on the resources configured in the </w:t>
            </w:r>
            <w:proofErr w:type="spellStart"/>
            <w:r>
              <w:rPr>
                <w:i/>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w:t>
            </w:r>
            <w:r>
              <w:rPr>
                <w:lang w:val="en-US"/>
              </w:rPr>
              <w:t xml:space="preserve"> is available in accordance with TS 38.214 [19] or random selection, if allowed by </w:t>
            </w:r>
            <w:proofErr w:type="spellStart"/>
            <w:r>
              <w:rPr>
                <w:i/>
                <w:lang w:val="en-US"/>
              </w:rPr>
              <w:t>sl-AllowedResourceSelectionConfig</w:t>
            </w:r>
            <w:proofErr w:type="spellEnd"/>
            <w:r>
              <w:rPr>
                <w:iCs/>
                <w:lang w:val="en-US"/>
              </w:rPr>
              <w:t>, is selected</w:t>
            </w:r>
            <w:r>
              <w:rPr>
                <w:lang w:val="en-US"/>
              </w:rPr>
              <w:t>:</w:t>
            </w:r>
          </w:p>
          <w:p w:rsidR="007F004A" w:rsidRDefault="00DE4A88">
            <w:pPr>
              <w:pStyle w:val="B5"/>
              <w:rPr>
                <w:lang w:val="en-US" w:eastAsia="ja-JP"/>
              </w:rPr>
            </w:pPr>
            <w:r>
              <w:rPr>
                <w:lang w:val="en-US"/>
              </w:rPr>
              <w:t>5&gt;</w:t>
            </w:r>
            <w:r>
              <w:rPr>
                <w:lang w:val="en-US"/>
              </w:rPr>
              <w:tab/>
            </w:r>
            <w:r>
              <w:rPr>
                <w:highlight w:val="yellow"/>
                <w:lang w:val="en-US"/>
              </w:rPr>
              <w:t xml:space="preserve">configure lower layers to perform the </w:t>
            </w:r>
            <w:proofErr w:type="spellStart"/>
            <w:r>
              <w:rPr>
                <w:highlight w:val="yellow"/>
                <w:lang w:val="en-US"/>
              </w:rPr>
              <w:t>sidelink</w:t>
            </w:r>
            <w:proofErr w:type="spellEnd"/>
            <w:r>
              <w:rPr>
                <w:highlight w:val="yellow"/>
                <w:lang w:val="en-US"/>
              </w:rPr>
              <w:t xml:space="preserve"> resource allocation mode 2</w:t>
            </w:r>
            <w:r>
              <w:rPr>
                <w:lang w:val="en-US"/>
              </w:rPr>
              <w:t xml:space="preserve"> based on resource selection operation according to </w:t>
            </w:r>
            <w:proofErr w:type="spellStart"/>
            <w:r>
              <w:rPr>
                <w:i/>
                <w:lang w:val="en-US"/>
              </w:rPr>
              <w:t>sl-AllowedResourceSelectionConfig</w:t>
            </w:r>
            <w:proofErr w:type="spellEnd"/>
            <w:r>
              <w:rPr>
                <w:lang w:val="en-US"/>
              </w:rPr>
              <w:t xml:space="preserve"> </w:t>
            </w:r>
            <w:r>
              <w:rPr>
                <w:highlight w:val="yellow"/>
                <w:lang w:val="en-US"/>
              </w:rPr>
              <w:t xml:space="preserve">using the pools of resources indicated by </w:t>
            </w:r>
            <w:proofErr w:type="spellStart"/>
            <w:r>
              <w:rPr>
                <w:i/>
                <w:highlight w:val="yellow"/>
                <w:lang w:val="en-US"/>
              </w:rPr>
              <w:t>sl-DiscTxPoolSelected</w:t>
            </w:r>
            <w:proofErr w:type="spellEnd"/>
            <w:r>
              <w:rPr>
                <w:i/>
                <w:lang w:val="en-US"/>
              </w:rPr>
              <w:t xml:space="preserve"> </w:t>
            </w:r>
            <w:r>
              <w:rPr>
                <w:rFonts w:cs="Courier New"/>
                <w:lang w:val="en-US"/>
              </w:rPr>
              <w:t xml:space="preserve">for NR </w:t>
            </w:r>
            <w:proofErr w:type="spellStart"/>
            <w:r>
              <w:rPr>
                <w:rFonts w:cs="Courier New"/>
                <w:lang w:val="en-US"/>
              </w:rPr>
              <w:t>sidelink</w:t>
            </w:r>
            <w:proofErr w:type="spellEnd"/>
            <w:r>
              <w:rPr>
                <w:rFonts w:cs="Courier New"/>
                <w:lang w:val="en-US"/>
              </w:rPr>
              <w:t xml:space="preserve"> discovery transmission on the concerned frequency</w:t>
            </w:r>
            <w:r>
              <w:rPr>
                <w:lang w:val="en-US"/>
              </w:rPr>
              <w:t xml:space="preserve"> in </w:t>
            </w:r>
            <w:r>
              <w:rPr>
                <w:i/>
                <w:lang w:val="en-US"/>
              </w:rPr>
              <w:t>SIB12</w:t>
            </w:r>
            <w:r>
              <w:rPr>
                <w:lang w:val="en-US"/>
              </w:rPr>
              <w:t xml:space="preserve"> as defined in TS 38.321 [3];</w:t>
            </w:r>
          </w:p>
          <w:p w:rsidR="007F004A" w:rsidRDefault="00DE4A88">
            <w:pPr>
              <w:pStyle w:val="NO"/>
              <w:ind w:left="0" w:firstLine="0"/>
              <w:rPr>
                <w:rFonts w:eastAsia="等线"/>
                <w:color w:val="FF0000"/>
                <w:lang w:val="en-US"/>
              </w:rPr>
            </w:pPr>
            <w:r>
              <w:rPr>
                <w:rFonts w:eastAsia="等线"/>
                <w:color w:val="FF0000"/>
                <w:lang w:val="en-US"/>
              </w:rPr>
              <w:t>&lt;omitted…&gt;</w:t>
            </w:r>
          </w:p>
          <w:p w:rsidR="007F004A" w:rsidRDefault="00DE4A88">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rsidR="007F004A" w:rsidRDefault="00DE4A88">
            <w:r>
              <w:t xml:space="preserve">A UE capable of NR </w:t>
            </w:r>
            <w:proofErr w:type="spellStart"/>
            <w:r>
              <w:t>sidelink</w:t>
            </w:r>
            <w:proofErr w:type="spellEnd"/>
            <w:r>
              <w:t xml:space="preserve"> U2N Remote UE operation shall:</w:t>
            </w:r>
          </w:p>
          <w:p w:rsidR="007F004A" w:rsidRDefault="00DE4A88">
            <w:pPr>
              <w:pStyle w:val="B1"/>
              <w:rPr>
                <w:lang w:val="en-US"/>
              </w:rPr>
            </w:pPr>
            <w:r>
              <w:rPr>
                <w:lang w:val="en-US"/>
              </w:rPr>
              <w:lastRenderedPageBreak/>
              <w:t>1&gt;</w:t>
            </w:r>
            <w:r>
              <w:rPr>
                <w:lang w:val="en-US"/>
              </w:rPr>
              <w:tab/>
              <w:t xml:space="preserve">if the threshold conditions specified in this clause were </w:t>
            </w:r>
            <w:r>
              <w:rPr>
                <w:rFonts w:eastAsia="宋体"/>
                <w:lang w:val="en-US"/>
              </w:rPr>
              <w:t>previously</w:t>
            </w:r>
            <w:r>
              <w:rPr>
                <w:lang w:val="en-US"/>
              </w:rPr>
              <w:t xml:space="preserve"> not met:</w:t>
            </w:r>
          </w:p>
          <w:p w:rsidR="007F004A" w:rsidRDefault="00DE4A88">
            <w:pPr>
              <w:pStyle w:val="B2"/>
              <w:rPr>
                <w:lang w:val="en-US"/>
              </w:rPr>
            </w:pPr>
            <w:r>
              <w:rPr>
                <w:lang w:val="en-US"/>
              </w:rPr>
              <w:t>2&gt;</w:t>
            </w:r>
            <w:r>
              <w:rPr>
                <w:lang w:val="en-US"/>
              </w:rPr>
              <w:tab/>
              <w:t xml:space="preserve">if </w:t>
            </w:r>
            <w:proofErr w:type="spellStart"/>
            <w:r>
              <w:rPr>
                <w:i/>
                <w:lang w:val="en-US"/>
              </w:rPr>
              <w:t>threshHighRemote</w:t>
            </w:r>
            <w:proofErr w:type="spellEnd"/>
            <w:r>
              <w:rPr>
                <w:lang w:val="en-US"/>
              </w:rPr>
              <w:t xml:space="preserve"> is not configured; </w:t>
            </w:r>
            <w:r>
              <w:rPr>
                <w:highlight w:val="yellow"/>
                <w:lang w:val="en-US"/>
              </w:rPr>
              <w:t xml:space="preserve">or </w:t>
            </w:r>
            <w:r>
              <w:rPr>
                <w:highlight w:val="green"/>
                <w:lang w:val="en-US"/>
              </w:rPr>
              <w:t xml:space="preserve">the RSRP measurement of the </w:t>
            </w:r>
            <w:proofErr w:type="spellStart"/>
            <w:r>
              <w:rPr>
                <w:highlight w:val="green"/>
                <w:lang w:val="en-US"/>
              </w:rPr>
              <w:t>PCell</w:t>
            </w:r>
            <w:proofErr w:type="spellEnd"/>
            <w:r>
              <w:rPr>
                <w:highlight w:val="yellow"/>
                <w:lang w:val="en-US"/>
              </w:rPr>
              <w:t xml:space="preserve">, or the cell on which the UE camps, </w:t>
            </w:r>
            <w:r>
              <w:rPr>
                <w:highlight w:val="green"/>
                <w:lang w:val="en-US"/>
              </w:rPr>
              <w:t>is below</w:t>
            </w:r>
            <w:r>
              <w:rPr>
                <w:i/>
                <w:highlight w:val="green"/>
                <w:lang w:val="en-US"/>
              </w:rPr>
              <w:t xml:space="preserve"> </w:t>
            </w:r>
            <w:proofErr w:type="spellStart"/>
            <w:r>
              <w:rPr>
                <w:i/>
                <w:highlight w:val="green"/>
                <w:lang w:val="en-US"/>
              </w:rPr>
              <w:t>threshHighRemote</w:t>
            </w:r>
            <w:proofErr w:type="spellEnd"/>
            <w:r>
              <w:rPr>
                <w:i/>
                <w:highlight w:val="yellow"/>
                <w:lang w:val="en-US"/>
              </w:rPr>
              <w:t xml:space="preserve"> </w:t>
            </w:r>
            <w:r>
              <w:rPr>
                <w:highlight w:val="yellow"/>
                <w:lang w:val="en-US"/>
              </w:rPr>
              <w:t xml:space="preserve">by </w:t>
            </w:r>
            <w:proofErr w:type="spellStart"/>
            <w:r>
              <w:rPr>
                <w:i/>
                <w:highlight w:val="yellow"/>
                <w:lang w:val="en-US"/>
              </w:rPr>
              <w:t>hystMaxRemote</w:t>
            </w:r>
            <w:proofErr w:type="spellEnd"/>
            <w:r>
              <w:rPr>
                <w:i/>
                <w:highlight w:val="yellow"/>
                <w:lang w:val="en-US"/>
              </w:rPr>
              <w:t xml:space="preserve"> </w:t>
            </w:r>
            <w:r>
              <w:rPr>
                <w:highlight w:val="yellow"/>
                <w:lang w:val="en-US"/>
              </w:rPr>
              <w:t>if configured</w:t>
            </w:r>
            <w:r>
              <w:rPr>
                <w:lang w:val="en-US"/>
              </w:rPr>
              <w:t>, or</w:t>
            </w:r>
          </w:p>
          <w:p w:rsidR="007F004A" w:rsidRDefault="00DE4A88">
            <w:pPr>
              <w:pStyle w:val="NO"/>
              <w:ind w:left="0" w:firstLine="0"/>
              <w:rPr>
                <w:rFonts w:eastAsia="等线"/>
                <w:color w:val="FF0000"/>
                <w:lang w:val="en-US"/>
              </w:rPr>
            </w:pPr>
            <w:r>
              <w:rPr>
                <w:rFonts w:eastAsia="等线"/>
                <w:color w:val="FF0000"/>
                <w:lang w:val="en-US"/>
              </w:rPr>
              <w:t>&lt;omitted…&gt;</w:t>
            </w:r>
          </w:p>
          <w:p w:rsidR="007F004A" w:rsidRDefault="00DE4A88">
            <w:pPr>
              <w:pStyle w:val="B3"/>
              <w:rPr>
                <w:lang w:val="en-US"/>
              </w:rPr>
            </w:pPr>
            <w:r>
              <w:rPr>
                <w:lang w:val="en-US"/>
              </w:rPr>
              <w:t>3&gt;</w:t>
            </w:r>
            <w:r>
              <w:rPr>
                <w:lang w:val="en-US"/>
              </w:rPr>
              <w:tab/>
              <w:t>consider the threshold conditions to be met (entry);</w:t>
            </w:r>
          </w:p>
          <w:p w:rsidR="007F004A" w:rsidRDefault="00DE4A88">
            <w:pPr>
              <w:pStyle w:val="NO"/>
              <w:ind w:left="0" w:firstLine="0"/>
              <w:rPr>
                <w:rFonts w:eastAsia="等线"/>
                <w:color w:val="FF0000"/>
                <w:lang w:val="en-US"/>
              </w:rPr>
            </w:pPr>
            <w:r>
              <w:rPr>
                <w:rFonts w:eastAsia="等线"/>
                <w:color w:val="FF0000"/>
                <w:lang w:val="en-US"/>
              </w:rPr>
              <w:t>&lt;omitted…&gt;</w:t>
            </w:r>
          </w:p>
          <w:p w:rsidR="007F004A" w:rsidRDefault="00DE4A88">
            <w:pPr>
              <w:rPr>
                <w:rFonts w:eastAsia="Malgun Gothic"/>
                <w:color w:val="FF0000"/>
              </w:rPr>
            </w:pPr>
            <w:r>
              <w:rPr>
                <w:rFonts w:eastAsia="Malgun Gothic"/>
                <w:color w:val="FF0000"/>
              </w:rPr>
              <w:t>For relay selection:</w:t>
            </w:r>
          </w:p>
          <w:p w:rsidR="007F004A" w:rsidRDefault="00DE4A88">
            <w:pPr>
              <w:keepNext/>
              <w:keepLines/>
              <w:spacing w:before="120"/>
              <w:ind w:left="1418" w:hanging="1418"/>
              <w:outlineLvl w:val="3"/>
              <w:rPr>
                <w:rFonts w:ascii="Arial" w:eastAsia="等线" w:hAnsi="Arial"/>
                <w:sz w:val="24"/>
                <w:lang w:eastAsia="zh-CN"/>
              </w:rPr>
            </w:pPr>
            <w:r>
              <w:rPr>
                <w:rFonts w:ascii="Arial" w:hAnsi="Arial"/>
                <w:sz w:val="24"/>
              </w:rPr>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rsidR="007F004A" w:rsidRDefault="00DE4A88">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rsidR="007F004A" w:rsidRDefault="00DE4A88">
            <w:pPr>
              <w:pStyle w:val="NO"/>
              <w:ind w:left="0" w:firstLine="0"/>
              <w:rPr>
                <w:rFonts w:eastAsia="等线"/>
                <w:color w:val="FF0000"/>
                <w:lang w:val="en-US"/>
              </w:rPr>
            </w:pPr>
            <w:r>
              <w:rPr>
                <w:rFonts w:eastAsia="等线"/>
                <w:color w:val="FF0000"/>
                <w:lang w:val="en-US"/>
              </w:rPr>
              <w:t>&lt;omitted…&gt;</w:t>
            </w:r>
          </w:p>
          <w:p w:rsidR="007F004A" w:rsidRDefault="00DE4A88">
            <w:pPr>
              <w:pStyle w:val="B1"/>
              <w:rPr>
                <w:lang w:val="en-US"/>
              </w:rPr>
            </w:pPr>
            <w:r>
              <w:rPr>
                <w:lang w:val="en-US"/>
              </w:rPr>
              <w:t>1&gt;</w:t>
            </w:r>
            <w:r>
              <w:rPr>
                <w:lang w:val="en-US"/>
              </w:rPr>
              <w:tab/>
            </w:r>
            <w:r>
              <w:rPr>
                <w:highlight w:val="green"/>
                <w:lang w:val="en-US"/>
              </w:rPr>
              <w:t>if the RSRP measurement of the cell</w:t>
            </w:r>
            <w:r>
              <w:rPr>
                <w:lang w:val="en-US"/>
              </w:rPr>
              <w:t xml:space="preserve"> on which the UE camps (for L2 and L3 U2N Remote UE in RRC_IDLE or RRC_INACTIVE)/ the </w:t>
            </w:r>
            <w:proofErr w:type="spellStart"/>
            <w:r>
              <w:rPr>
                <w:lang w:val="en-US"/>
              </w:rPr>
              <w:t>PCell</w:t>
            </w:r>
            <w:proofErr w:type="spellEnd"/>
            <w:r>
              <w:rPr>
                <w:lang w:val="en-US"/>
              </w:rPr>
              <w:t xml:space="preserve"> (for L3 U2N Remote UE in RRC_CONNECTED) </w:t>
            </w:r>
            <w:r>
              <w:rPr>
                <w:highlight w:val="green"/>
                <w:lang w:val="en-US"/>
              </w:rPr>
              <w:t>is below</w:t>
            </w:r>
            <w:r>
              <w:rPr>
                <w:i/>
                <w:highlight w:val="green"/>
                <w:lang w:val="en-US"/>
              </w:rPr>
              <w:t xml:space="preserve"> </w:t>
            </w:r>
            <w:proofErr w:type="spellStart"/>
            <w:r>
              <w:rPr>
                <w:i/>
                <w:highlight w:val="green"/>
                <w:lang w:val="en-US"/>
              </w:rPr>
              <w:t>threshHighRemote</w:t>
            </w:r>
            <w:proofErr w:type="spellEnd"/>
            <w:r>
              <w:rPr>
                <w:i/>
                <w:lang w:val="en-US"/>
              </w:rPr>
              <w:t xml:space="preserve"> </w:t>
            </w:r>
            <w:r>
              <w:rPr>
                <w:lang w:val="en-US"/>
              </w:rPr>
              <w:t>within</w:t>
            </w:r>
            <w:r>
              <w:rPr>
                <w:i/>
                <w:lang w:val="en-US"/>
              </w:rPr>
              <w:t xml:space="preserve"> </w:t>
            </w:r>
            <w:proofErr w:type="spellStart"/>
            <w:r>
              <w:rPr>
                <w:i/>
                <w:lang w:val="en-US"/>
              </w:rPr>
              <w:t>sl</w:t>
            </w:r>
            <w:proofErr w:type="spellEnd"/>
            <w:r>
              <w:rPr>
                <w:i/>
                <w:lang w:val="en-US"/>
              </w:rPr>
              <w:t>-</w:t>
            </w:r>
            <w:proofErr w:type="spellStart"/>
            <w:r>
              <w:rPr>
                <w:i/>
                <w:lang w:val="en-US"/>
              </w:rPr>
              <w:t>remoteUE</w:t>
            </w:r>
            <w:proofErr w:type="spellEnd"/>
            <w:r>
              <w:rPr>
                <w:i/>
                <w:lang w:val="en-US"/>
              </w:rPr>
              <w:t>-Config</w:t>
            </w:r>
            <w:r>
              <w:rPr>
                <w:lang w:val="en-US"/>
              </w:rPr>
              <w:t>:</w:t>
            </w:r>
          </w:p>
          <w:p w:rsidR="007F004A" w:rsidRDefault="00DE4A88">
            <w:pPr>
              <w:pStyle w:val="B2"/>
              <w:rPr>
                <w:lang w:val="en-US"/>
              </w:rPr>
            </w:pPr>
            <w:r>
              <w:rPr>
                <w:highlight w:val="yellow"/>
                <w:lang w:val="en-US"/>
              </w:rPr>
              <w:t>2&gt;</w:t>
            </w:r>
            <w:r>
              <w:rPr>
                <w:highlight w:val="yellow"/>
                <w:lang w:val="en-US"/>
              </w:rPr>
              <w:tab/>
              <w:t xml:space="preserve">if the UE does not have a selected NR </w:t>
            </w:r>
            <w:proofErr w:type="spellStart"/>
            <w:r>
              <w:rPr>
                <w:highlight w:val="yellow"/>
                <w:lang w:val="en-US"/>
              </w:rPr>
              <w:t>sidelink</w:t>
            </w:r>
            <w:proofErr w:type="spellEnd"/>
            <w:r>
              <w:rPr>
                <w:highlight w:val="yellow"/>
                <w:lang w:val="en-US"/>
              </w:rPr>
              <w:t xml:space="preserve"> U2N Relay UE</w:t>
            </w:r>
            <w:r>
              <w:rPr>
                <w:lang w:val="en-US"/>
              </w:rPr>
              <w:t>; or</w:t>
            </w:r>
          </w:p>
          <w:p w:rsidR="007F004A" w:rsidRDefault="00DE4A88">
            <w:pPr>
              <w:pStyle w:val="NO"/>
              <w:ind w:left="0" w:firstLine="0"/>
              <w:rPr>
                <w:rFonts w:eastAsia="等线"/>
                <w:color w:val="FF0000"/>
                <w:lang w:val="en-US"/>
              </w:rPr>
            </w:pPr>
            <w:r>
              <w:rPr>
                <w:rFonts w:eastAsia="等线"/>
                <w:color w:val="FF0000"/>
                <w:lang w:val="en-US"/>
              </w:rPr>
              <w:t>&lt;omitted…&gt;</w:t>
            </w:r>
          </w:p>
          <w:p w:rsidR="007F004A" w:rsidRDefault="00DE4A88">
            <w:pPr>
              <w:pStyle w:val="B2"/>
              <w:rPr>
                <w:lang w:val="en-US"/>
              </w:rPr>
            </w:pPr>
            <w:r>
              <w:rPr>
                <w:lang w:val="en-US"/>
              </w:rPr>
              <w:t>2&gt;</w:t>
            </w:r>
            <w:r>
              <w:rPr>
                <w:lang w:val="en-US"/>
              </w:rPr>
              <w:tab/>
              <w:t xml:space="preserve">if the UE has a selected NR </w:t>
            </w:r>
            <w:proofErr w:type="spellStart"/>
            <w:r>
              <w:rPr>
                <w:lang w:val="en-US"/>
              </w:rPr>
              <w:t>sidelink</w:t>
            </w:r>
            <w:proofErr w:type="spellEnd"/>
            <w:r>
              <w:rPr>
                <w:lang w:val="en-US"/>
              </w:rPr>
              <w:t xml:space="preserve"> U2N Relay UE, and </w:t>
            </w:r>
            <w:proofErr w:type="spellStart"/>
            <w:r>
              <w:rPr>
                <w:lang w:val="en-US"/>
              </w:rPr>
              <w:t>sidelink</w:t>
            </w:r>
            <w:proofErr w:type="spellEnd"/>
            <w:r>
              <w:rPr>
                <w:lang w:val="en-US"/>
              </w:rPr>
              <w:t xml:space="preserve"> radio link failure is detected on the PC5-RRC connection with the current U2N Relay UE as specified in clause 5.8.9.3:</w:t>
            </w:r>
          </w:p>
          <w:p w:rsidR="007F004A" w:rsidRDefault="00DE4A88">
            <w:pPr>
              <w:pStyle w:val="B3"/>
              <w:rPr>
                <w:lang w:val="en-US"/>
              </w:rPr>
            </w:pPr>
            <w:r>
              <w:rPr>
                <w:highlight w:val="yellow"/>
                <w:lang w:val="en-US"/>
              </w:rPr>
              <w:t>3&gt;</w:t>
            </w:r>
            <w:r>
              <w:rPr>
                <w:highlight w:val="yellow"/>
                <w:lang w:val="en-US"/>
              </w:rPr>
              <w:tab/>
              <w:t xml:space="preserve">perform NR </w:t>
            </w:r>
            <w:proofErr w:type="spellStart"/>
            <w:r>
              <w:rPr>
                <w:highlight w:val="yellow"/>
                <w:lang w:val="en-US"/>
              </w:rPr>
              <w:t>sidelink</w:t>
            </w:r>
            <w:proofErr w:type="spellEnd"/>
            <w:r>
              <w:rPr>
                <w:highlight w:val="yellow"/>
                <w:lang w:val="en-US"/>
              </w:rPr>
              <w:t xml:space="preserve"> discovery procedure as specified in clause 5.8.13 in order to search for candidate NR </w:t>
            </w:r>
            <w:proofErr w:type="spellStart"/>
            <w:r>
              <w:rPr>
                <w:highlight w:val="yellow"/>
                <w:lang w:val="en-US"/>
              </w:rPr>
              <w:t>sidelink</w:t>
            </w:r>
            <w:proofErr w:type="spellEnd"/>
            <w:r>
              <w:rPr>
                <w:highlight w:val="yellow"/>
                <w:lang w:val="en-US"/>
              </w:rPr>
              <w:t xml:space="preserve"> U2N Relay UEs;</w:t>
            </w:r>
          </w:p>
          <w:p w:rsidR="007F004A" w:rsidRDefault="00DE4A88">
            <w:pPr>
              <w:pStyle w:val="B4"/>
              <w:rPr>
                <w:lang w:val="en-US"/>
              </w:rPr>
            </w:pPr>
            <w:r>
              <w:rPr>
                <w:lang w:val="en-US"/>
              </w:rPr>
              <w:t>4&gt;</w:t>
            </w:r>
            <w:r>
              <w:rPr>
                <w:lang w:val="en-US"/>
              </w:rPr>
              <w:tab/>
              <w:t xml:space="preserve">when evaluating the one or more detected NR </w:t>
            </w:r>
            <w:proofErr w:type="spellStart"/>
            <w:r>
              <w:rPr>
                <w:lang w:val="en-US"/>
              </w:rPr>
              <w:t>sidelink</w:t>
            </w:r>
            <w:proofErr w:type="spellEnd"/>
            <w:r>
              <w:rPr>
                <w:lang w:val="en-US"/>
              </w:rPr>
              <w:t xml:space="preserve"> U2N Relay UEs, apply layer 3 filtering as specified in 5.5.3.2 across measurements that concern the same U2N Relay UE ID and using the </w:t>
            </w:r>
            <w:proofErr w:type="spellStart"/>
            <w:r>
              <w:rPr>
                <w:i/>
                <w:lang w:val="en-US"/>
              </w:rPr>
              <w:t>sl-FilterCoefficientRSRP</w:t>
            </w:r>
            <w:proofErr w:type="spellEnd"/>
            <w:r>
              <w:rPr>
                <w:lang w:val="en-US"/>
              </w:rPr>
              <w:t xml:space="preserve"> in </w:t>
            </w:r>
            <w:r>
              <w:rPr>
                <w:i/>
                <w:lang w:val="en-US"/>
              </w:rPr>
              <w:t>SystemInformationBlockType12</w:t>
            </w:r>
            <w:r>
              <w:rPr>
                <w:lang w:val="en-US"/>
              </w:rPr>
              <w:t xml:space="preserve"> (if in RRC_IDLE/INACTIVE)</w:t>
            </w:r>
            <w:r>
              <w:rPr>
                <w:rFonts w:eastAsia="等线"/>
                <w:lang w:val="en-US"/>
              </w:rPr>
              <w:t xml:space="preserve">, </w:t>
            </w:r>
            <w:r>
              <w:rPr>
                <w:lang w:val="en-US"/>
              </w:rPr>
              <w:t xml:space="preserve">the </w:t>
            </w:r>
            <w:proofErr w:type="spellStart"/>
            <w:r>
              <w:rPr>
                <w:i/>
                <w:lang w:val="en-US"/>
              </w:rPr>
              <w:t>sl-FilterCoefficientRSRP</w:t>
            </w:r>
            <w:proofErr w:type="spellEnd"/>
            <w:r>
              <w:rPr>
                <w:lang w:val="en-US"/>
              </w:rPr>
              <w:t xml:space="preserve"> in </w:t>
            </w:r>
            <w:proofErr w:type="spellStart"/>
            <w:r>
              <w:rPr>
                <w:rFonts w:eastAsia="Batang"/>
                <w:i/>
                <w:lang w:val="en-US"/>
              </w:rPr>
              <w:t>sl-ConfigDedicatedNR</w:t>
            </w:r>
            <w:proofErr w:type="spellEnd"/>
            <w:r>
              <w:rPr>
                <w:rFonts w:eastAsia="Batang"/>
                <w:i/>
                <w:lang w:val="en-US"/>
              </w:rPr>
              <w:t xml:space="preserve"> </w:t>
            </w:r>
            <w:r>
              <w:rPr>
                <w:lang w:val="en-US"/>
              </w:rPr>
              <w:t xml:space="preserve">(if in RRC_CONNECTED) or the preconfigured </w:t>
            </w:r>
            <w:proofErr w:type="spellStart"/>
            <w:r>
              <w:rPr>
                <w:i/>
                <w:lang w:val="en-US"/>
              </w:rPr>
              <w:t>sl-FilterCoefficientRSRP</w:t>
            </w:r>
            <w:proofErr w:type="spellEnd"/>
            <w:r>
              <w:rPr>
                <w:i/>
                <w:lang w:val="en-US"/>
              </w:rPr>
              <w:t xml:space="preserve"> </w:t>
            </w:r>
            <w:r>
              <w:rPr>
                <w:lang w:val="en-US"/>
              </w:rPr>
              <w:t>as defined in 9.3 (out of coverage), before using the SD-RSRP measurement results;</w:t>
            </w:r>
          </w:p>
          <w:p w:rsidR="007F004A" w:rsidRDefault="00DE4A88">
            <w:pPr>
              <w:pStyle w:val="B4"/>
              <w:rPr>
                <w:lang w:val="en-US"/>
              </w:rPr>
            </w:pPr>
            <w:r>
              <w:rPr>
                <w:highlight w:val="yellow"/>
                <w:lang w:val="en-US"/>
              </w:rPr>
              <w:t>4&gt;</w:t>
            </w:r>
            <w:r>
              <w:rPr>
                <w:highlight w:val="yellow"/>
                <w:lang w:val="en-US"/>
              </w:rPr>
              <w:tab/>
              <w:t xml:space="preserve">consider a candidate NR </w:t>
            </w:r>
            <w:proofErr w:type="spellStart"/>
            <w:r>
              <w:rPr>
                <w:highlight w:val="yellow"/>
                <w:lang w:val="en-US"/>
              </w:rPr>
              <w:t>sidelink</w:t>
            </w:r>
            <w:proofErr w:type="spellEnd"/>
            <w:r>
              <w:rPr>
                <w:highlight w:val="yellow"/>
                <w:lang w:val="en-US"/>
              </w:rPr>
              <w:t xml:space="preserve"> U2N Relay UE for which SD-RSRP exceeds </w:t>
            </w:r>
            <w:proofErr w:type="spellStart"/>
            <w:r>
              <w:rPr>
                <w:i/>
                <w:highlight w:val="yellow"/>
                <w:lang w:val="en-US"/>
              </w:rPr>
              <w:t>sl</w:t>
            </w:r>
            <w:proofErr w:type="spellEnd"/>
            <w:r>
              <w:rPr>
                <w:i/>
                <w:highlight w:val="yellow"/>
                <w:lang w:val="en-US"/>
              </w:rPr>
              <w:t>-RSRP-Thresh</w:t>
            </w:r>
            <w:r>
              <w:rPr>
                <w:highlight w:val="yellow"/>
                <w:lang w:val="en-US"/>
              </w:rPr>
              <w:t xml:space="preserve"> by </w:t>
            </w:r>
            <w:proofErr w:type="spellStart"/>
            <w:r>
              <w:rPr>
                <w:i/>
                <w:highlight w:val="yellow"/>
                <w:lang w:val="en-US"/>
              </w:rPr>
              <w:t>sl-HystMin</w:t>
            </w:r>
            <w:proofErr w:type="spellEnd"/>
            <w:r>
              <w:rPr>
                <w:i/>
                <w:highlight w:val="yellow"/>
                <w:lang w:val="en-US"/>
              </w:rPr>
              <w:t xml:space="preserve"> </w:t>
            </w:r>
            <w:r>
              <w:rPr>
                <w:highlight w:val="yellow"/>
                <w:lang w:val="en-US"/>
              </w:rPr>
              <w:t>has met the AS criteria;</w:t>
            </w:r>
          </w:p>
          <w:p w:rsidR="007F004A" w:rsidRDefault="00DE4A88">
            <w:pPr>
              <w:pStyle w:val="B3"/>
              <w:rPr>
                <w:lang w:val="en-US"/>
              </w:rPr>
            </w:pPr>
            <w:r>
              <w:rPr>
                <w:lang w:val="en-US"/>
              </w:rPr>
              <w:t>3&gt;</w:t>
            </w:r>
            <w:r>
              <w:rPr>
                <w:lang w:val="en-US"/>
              </w:rPr>
              <w:tab/>
              <w:t xml:space="preserve">if the UE detects any suitable NR </w:t>
            </w:r>
            <w:proofErr w:type="spellStart"/>
            <w:r>
              <w:rPr>
                <w:lang w:val="en-US"/>
              </w:rPr>
              <w:t>sidelink</w:t>
            </w:r>
            <w:proofErr w:type="spellEnd"/>
            <w:r>
              <w:rPr>
                <w:lang w:val="en-US"/>
              </w:rPr>
              <w:t xml:space="preserve"> U2N Relay UE(s):</w:t>
            </w:r>
          </w:p>
          <w:p w:rsidR="007F004A" w:rsidRDefault="00DE4A88">
            <w:pPr>
              <w:pStyle w:val="B4"/>
              <w:rPr>
                <w:lang w:val="en-US"/>
              </w:rPr>
            </w:pPr>
            <w:r>
              <w:rPr>
                <w:lang w:val="en-US"/>
              </w:rPr>
              <w:t>4&gt;</w:t>
            </w:r>
            <w:r>
              <w:rPr>
                <w:lang w:val="en-US"/>
              </w:rPr>
              <w:tab/>
              <w:t xml:space="preserve">consider one of the available suitable NR </w:t>
            </w:r>
            <w:proofErr w:type="spellStart"/>
            <w:r>
              <w:rPr>
                <w:lang w:val="en-US"/>
              </w:rPr>
              <w:t>sidelink</w:t>
            </w:r>
            <w:proofErr w:type="spellEnd"/>
            <w:r>
              <w:rPr>
                <w:lang w:val="en-US"/>
              </w:rPr>
              <w:t xml:space="preserve"> U2N relay UE(s) can be selected;</w:t>
            </w:r>
          </w:p>
          <w:p w:rsidR="007F004A" w:rsidRDefault="00DE4A88">
            <w:pPr>
              <w:pStyle w:val="NO"/>
              <w:ind w:left="0" w:firstLine="0"/>
              <w:rPr>
                <w:rFonts w:eastAsia="等线"/>
                <w:color w:val="FF0000"/>
              </w:rPr>
            </w:pPr>
            <w:r>
              <w:rPr>
                <w:rFonts w:eastAsia="等线"/>
                <w:color w:val="FF0000"/>
              </w:rPr>
              <w:t>&lt;omitted…&gt;</w:t>
            </w:r>
          </w:p>
        </w:tc>
      </w:tr>
    </w:tbl>
    <w:p w:rsidR="007F004A" w:rsidRDefault="00DE4A88" w:rsidP="00676941">
      <w:pPr>
        <w:pStyle w:val="a6"/>
        <w:jc w:val="both"/>
        <w:rPr>
          <w:rFonts w:eastAsia="Malgun Gothic"/>
        </w:rPr>
      </w:pPr>
      <w:bookmarkStart w:id="11" w:name="_Ref127540688"/>
      <w:r>
        <w:lastRenderedPageBreak/>
        <w:t xml:space="preserve">Observation </w:t>
      </w:r>
      <w:r>
        <w:fldChar w:fldCharType="begin"/>
      </w:r>
      <w:r>
        <w:instrText xml:space="preserve"> SEQ Observation \* ARABIC </w:instrText>
      </w:r>
      <w:r>
        <w:fldChar w:fldCharType="separate"/>
      </w:r>
      <w:r>
        <w:t>4</w:t>
      </w:r>
      <w:r>
        <w:fldChar w:fldCharType="end"/>
      </w:r>
      <w:r>
        <w:t>: Same condition is used for allowing d</w:t>
      </w:r>
      <w:r>
        <w:rPr>
          <w:rFonts w:eastAsia="Malgun Gothic"/>
        </w:rPr>
        <w:t xml:space="preserve">iscovery transmission </w:t>
      </w:r>
      <w:r>
        <w:rPr>
          <w:rFonts w:eastAsia="Malgun Gothic"/>
          <w:u w:val="single"/>
        </w:rPr>
        <w:t>at remote UE</w:t>
      </w:r>
      <w:r>
        <w:rPr>
          <w:rFonts w:eastAsia="Malgun Gothic"/>
        </w:rPr>
        <w:t xml:space="preserve"> and for triggering relay selection at </w:t>
      </w:r>
      <w:r>
        <w:rPr>
          <w:rFonts w:eastAsia="Malgun Gothic"/>
          <w:u w:val="single"/>
        </w:rPr>
        <w:t>remote UE</w:t>
      </w:r>
      <w:r>
        <w:rPr>
          <w:rFonts w:eastAsia="Malgun Gothic"/>
        </w:rPr>
        <w:t xml:space="preserve"> for Rel-17 U2N, i.e. if the RSRP measurement value of the cell on which the UE camps (for L2 and L3 U2N Remote UE in RRC_IDLE or RRC_INACTIVE) or the </w:t>
      </w:r>
      <w:proofErr w:type="spellStart"/>
      <w:r>
        <w:rPr>
          <w:rFonts w:eastAsia="Malgun Gothic"/>
        </w:rPr>
        <w:t>PCell</w:t>
      </w:r>
      <w:proofErr w:type="spellEnd"/>
      <w:r>
        <w:rPr>
          <w:rFonts w:eastAsia="Malgun Gothic"/>
        </w:rPr>
        <w:t xml:space="preserve"> (for L3 U2N Remote UE in RRC_CONNECTED) is below </w:t>
      </w:r>
      <w:proofErr w:type="spellStart"/>
      <w:r>
        <w:rPr>
          <w:rFonts w:eastAsia="Malgun Gothic"/>
        </w:rPr>
        <w:t>threshHighRemote</w:t>
      </w:r>
      <w:proofErr w:type="spellEnd"/>
      <w:r>
        <w:rPr>
          <w:rFonts w:eastAsia="Malgun Gothic"/>
        </w:rPr>
        <w:t>, the UE can transmit discovery message and perform relay selection.</w:t>
      </w:r>
      <w:bookmarkEnd w:id="11"/>
    </w:p>
    <w:p w:rsidR="007F004A" w:rsidRDefault="00DE4A88">
      <w:pPr>
        <w:jc w:val="both"/>
        <w:rPr>
          <w:rFonts w:eastAsia="Malgun Gothic"/>
          <w:lang w:eastAsia="en-GB"/>
        </w:rPr>
      </w:pPr>
      <w:r>
        <w:rPr>
          <w:rFonts w:eastAsia="Malgun Gothic"/>
          <w:lang w:eastAsia="en-GB"/>
        </w:rPr>
        <w:t xml:space="preserve">So, for U2U remote UE, we can have the similar mechanisms for discovery and relay selection. The mechanism </w:t>
      </w:r>
      <w:r>
        <w:rPr>
          <w:lang w:eastAsia="en-GB"/>
        </w:rPr>
        <w:t>is more related to discovery mode-A (Discovery message transmission for announcement)</w:t>
      </w:r>
      <w:r>
        <w:rPr>
          <w:rFonts w:eastAsia="Malgun Gothic"/>
          <w:lang w:eastAsia="en-GB"/>
        </w:rPr>
        <w:t>. Therefore,</w:t>
      </w:r>
    </w:p>
    <w:p w:rsidR="007F004A" w:rsidRDefault="00DE4A88" w:rsidP="00676941">
      <w:pPr>
        <w:pStyle w:val="a6"/>
        <w:jc w:val="both"/>
      </w:pPr>
      <w:bookmarkStart w:id="12" w:name="_Ref127540696"/>
      <w:r>
        <w:t xml:space="preserve">Proposal </w:t>
      </w:r>
      <w:r>
        <w:fldChar w:fldCharType="begin"/>
      </w:r>
      <w:r>
        <w:instrText xml:space="preserve"> SEQ Proposal \* ARABIC </w:instrText>
      </w:r>
      <w:r>
        <w:fldChar w:fldCharType="separate"/>
      </w:r>
      <w:r>
        <w:t>6</w:t>
      </w:r>
      <w:r>
        <w:fldChar w:fldCharType="end"/>
      </w:r>
      <w:r>
        <w:t>: For mode-A discovery, the discovery message can be transmitted by U2U remote UE when the PC5 RSRP (FFS SL-RSRP or SD-RSRP) of the direct link falling below a threshold.</w:t>
      </w:r>
      <w:bookmarkEnd w:id="12"/>
      <w:r>
        <w:t xml:space="preserve"> </w:t>
      </w:r>
    </w:p>
    <w:p w:rsidR="007F004A" w:rsidRDefault="00DE4A88">
      <w:pPr>
        <w:jc w:val="both"/>
        <w:rPr>
          <w:lang w:eastAsia="en-GB"/>
        </w:rPr>
      </w:pPr>
      <w:r>
        <w:rPr>
          <w:lang w:eastAsia="en-GB"/>
        </w:rPr>
        <w:t xml:space="preserve">For discovery mode-B at the </w:t>
      </w:r>
      <w:proofErr w:type="spellStart"/>
      <w:r>
        <w:rPr>
          <w:lang w:eastAsia="en-GB"/>
        </w:rPr>
        <w:t>discoveree</w:t>
      </w:r>
      <w:proofErr w:type="spellEnd"/>
      <w:r>
        <w:rPr>
          <w:lang w:eastAsia="en-GB"/>
        </w:rPr>
        <w:fldChar w:fldCharType="begin"/>
      </w:r>
      <w:r>
        <w:rPr>
          <w:lang w:eastAsia="en-GB"/>
        </w:rPr>
        <w:instrText xml:space="preserve"> REF _Ref127391435 \r \h </w:instrText>
      </w:r>
      <w:r>
        <w:rPr>
          <w:lang w:eastAsia="en-GB"/>
        </w:rPr>
      </w:r>
      <w:r>
        <w:rPr>
          <w:lang w:eastAsia="en-GB"/>
        </w:rPr>
        <w:fldChar w:fldCharType="separate"/>
      </w:r>
      <w:r>
        <w:rPr>
          <w:lang w:eastAsia="en-GB"/>
        </w:rPr>
        <w:t>[4]</w:t>
      </w:r>
      <w:r>
        <w:rPr>
          <w:lang w:eastAsia="en-GB"/>
        </w:rPr>
        <w:fldChar w:fldCharType="end"/>
      </w:r>
      <w:r>
        <w:rPr>
          <w:lang w:eastAsia="en-GB"/>
        </w:rPr>
        <w:t xml:space="preserve"> (as in </w:t>
      </w:r>
      <w:r>
        <w:rPr>
          <w:b/>
        </w:rPr>
        <w:t>Figure 6.3.2.1-2</w:t>
      </w:r>
      <w:r>
        <w:rPr>
          <w:lang w:eastAsia="en-GB"/>
        </w:rPr>
        <w:t xml:space="preserve"> which is legacy mode-B discovery without considering U2U relay), it should also be discussed the condition to respond discovery message. In TS 23.700-33</w:t>
      </w:r>
      <w:r>
        <w:rPr>
          <w:lang w:eastAsia="en-GB"/>
        </w:rPr>
        <w:fldChar w:fldCharType="begin"/>
      </w:r>
      <w:r>
        <w:rPr>
          <w:lang w:eastAsia="en-GB"/>
        </w:rPr>
        <w:instrText xml:space="preserve"> REF _Ref127390783 \r \h </w:instrText>
      </w:r>
      <w:r>
        <w:rPr>
          <w:lang w:eastAsia="en-GB"/>
        </w:rPr>
      </w:r>
      <w:r>
        <w:rPr>
          <w:lang w:eastAsia="en-GB"/>
        </w:rPr>
        <w:fldChar w:fldCharType="separate"/>
      </w:r>
      <w:r>
        <w:rPr>
          <w:lang w:eastAsia="en-GB"/>
        </w:rPr>
        <w:t>[5]</w:t>
      </w:r>
      <w:r>
        <w:rPr>
          <w:lang w:eastAsia="en-GB"/>
        </w:rPr>
        <w:fldChar w:fldCharType="end"/>
      </w:r>
      <w:r>
        <w:rPr>
          <w:lang w:eastAsia="en-GB"/>
        </w:rPr>
        <w:t>:</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pStyle w:val="1"/>
              <w:outlineLvl w:val="0"/>
              <w:rPr>
                <w:lang w:eastAsia="en-US"/>
              </w:rPr>
            </w:pPr>
            <w:bookmarkStart w:id="13" w:name="_Toc310438366"/>
            <w:bookmarkStart w:id="14" w:name="_Toc104480182"/>
            <w:bookmarkStart w:id="15" w:name="_Toc122510243"/>
            <w:bookmarkStart w:id="16" w:name="_Toc113266093"/>
            <w:bookmarkStart w:id="17" w:name="_Toc117226973"/>
            <w:bookmarkStart w:id="18" w:name="_Toc326248735"/>
            <w:bookmarkStart w:id="19" w:name="_Toc97106882"/>
            <w:bookmarkStart w:id="20" w:name="_Toc101265203"/>
            <w:bookmarkStart w:id="21" w:name="_Toc22286592"/>
            <w:bookmarkStart w:id="22" w:name="_Toc23317653"/>
            <w:bookmarkStart w:id="23" w:name="_Toc324232216"/>
            <w:r>
              <w:lastRenderedPageBreak/>
              <w:t>8</w:t>
            </w:r>
            <w:r>
              <w:tab/>
              <w:t>Conclusions</w:t>
            </w:r>
            <w:bookmarkEnd w:id="13"/>
            <w:bookmarkEnd w:id="14"/>
            <w:bookmarkEnd w:id="15"/>
            <w:bookmarkEnd w:id="16"/>
            <w:bookmarkEnd w:id="17"/>
            <w:bookmarkEnd w:id="18"/>
            <w:bookmarkEnd w:id="19"/>
            <w:bookmarkEnd w:id="20"/>
            <w:bookmarkEnd w:id="21"/>
            <w:bookmarkEnd w:id="22"/>
            <w:bookmarkEnd w:id="23"/>
          </w:p>
          <w:p w:rsidR="007F004A" w:rsidRDefault="00DE4A88">
            <w:pPr>
              <w:pStyle w:val="2"/>
              <w:outlineLvl w:val="1"/>
            </w:pPr>
            <w:bookmarkStart w:id="24" w:name="_Toc117226974"/>
            <w:bookmarkStart w:id="25" w:name="_Toc122510244"/>
            <w:bookmarkStart w:id="26" w:name="_Toc113266094"/>
            <w:r>
              <w:t>8.1</w:t>
            </w:r>
            <w:r>
              <w:tab/>
              <w:t>Key Issue #1: Support of UE-to-UE Relay</w:t>
            </w:r>
            <w:bookmarkEnd w:id="24"/>
            <w:bookmarkEnd w:id="25"/>
            <w:bookmarkEnd w:id="26"/>
          </w:p>
          <w:p w:rsidR="007F004A" w:rsidRDefault="00DE4A88">
            <w:pPr>
              <w:pStyle w:val="B1"/>
              <w:ind w:left="0" w:firstLine="0"/>
              <w:rPr>
                <w:rFonts w:eastAsia="等线"/>
                <w:color w:val="FF0000"/>
                <w:lang w:val="en-US"/>
              </w:rPr>
            </w:pPr>
            <w:r>
              <w:rPr>
                <w:rFonts w:eastAsia="等线"/>
                <w:color w:val="FF0000"/>
                <w:lang w:val="en-US"/>
              </w:rPr>
              <w:t>&lt;omitted…&gt;</w:t>
            </w:r>
          </w:p>
          <w:p w:rsidR="007F004A" w:rsidRDefault="00DE4A88">
            <w:pPr>
              <w:pStyle w:val="B1"/>
              <w:rPr>
                <w:rFonts w:eastAsia="等线"/>
                <w:lang w:val="en-US" w:eastAsia="en-GB"/>
              </w:rPr>
            </w:pPr>
            <w:r>
              <w:rPr>
                <w:lang w:val="en-US"/>
              </w:rPr>
              <w:t>-</w:t>
            </w:r>
            <w:r>
              <w:rPr>
                <w:lang w:val="en-US"/>
              </w:rPr>
              <w:tab/>
              <w:t xml:space="preserve">For UE-to-UE Relay selection, the Source UE performs the UE-to-UE Relay selection for both Model A and Model B discovery. </w:t>
            </w:r>
            <w:r>
              <w:rPr>
                <w:highlight w:val="yellow"/>
                <w:lang w:val="en-US"/>
              </w:rPr>
              <w:t>For Model B discovery, a Target UE may choose to respond or not to a UE-to-UE Relay, for example, based on the PC5 signal strength of each message received</w:t>
            </w:r>
            <w:r>
              <w:rPr>
                <w:lang w:val="en-US"/>
              </w:rPr>
              <w:t>.</w:t>
            </w:r>
          </w:p>
        </w:tc>
      </w:tr>
    </w:tbl>
    <w:p w:rsidR="007F004A" w:rsidRDefault="00DE4A88">
      <w:pPr>
        <w:jc w:val="both"/>
        <w:rPr>
          <w:lang w:eastAsia="en-GB"/>
        </w:rPr>
      </w:pPr>
      <w:r>
        <w:rPr>
          <w:lang w:eastAsia="en-GB"/>
        </w:rPr>
        <w:t>We understand this should be agreed/confirmed by RAN2.</w:t>
      </w:r>
    </w:p>
    <w:p w:rsidR="007F004A" w:rsidRDefault="00DE4A88" w:rsidP="00676941">
      <w:pPr>
        <w:pStyle w:val="a6"/>
        <w:jc w:val="both"/>
      </w:pPr>
      <w:bookmarkStart w:id="27" w:name="_Ref127540697"/>
      <w:r>
        <w:t xml:space="preserve">Proposal </w:t>
      </w:r>
      <w:r>
        <w:fldChar w:fldCharType="begin"/>
      </w:r>
      <w:r>
        <w:instrText xml:space="preserve"> SEQ Proposal \* ARABIC </w:instrText>
      </w:r>
      <w:r>
        <w:fldChar w:fldCharType="separate"/>
      </w:r>
      <w:r>
        <w:t>7</w:t>
      </w:r>
      <w:r>
        <w:fldChar w:fldCharType="end"/>
      </w:r>
      <w:r>
        <w:t>: For mode-B discovery, the discovery message can be responded by a remote UE when the PC5 RSRP (FFS SL-RSRP or SD-RSRP) between the remote UE and the relay UE is above a configured threshold.</w:t>
      </w:r>
      <w:bookmarkEnd w:id="27"/>
    </w:p>
    <w:p w:rsidR="007F004A" w:rsidRDefault="00DE4A88">
      <w:pPr>
        <w:jc w:val="both"/>
      </w:pPr>
      <w:r>
        <w:rPr>
          <w:lang w:eastAsia="en-GB"/>
        </w:rPr>
        <w:t xml:space="preserve">For discovery message transmission, the condition at the relay UE should also be considered. Similar to the condition we discussed for remote UE, the relay UE should only forward/respond the discovery message </w:t>
      </w:r>
      <w:r>
        <w:t xml:space="preserve">when the PC5 RSRP (FFS SL-RSRP or SD-RSRP) between the relay UE and the remote UE is above a configured threshold. However, as the whole U2U discovery procedure is not finalized in TS 23.304 (only ‘5G </w:t>
      </w:r>
      <w:proofErr w:type="spellStart"/>
      <w:r>
        <w:t>ProSe</w:t>
      </w:r>
      <w:proofErr w:type="spellEnd"/>
      <w:r>
        <w:t xml:space="preserve"> Discovery integrated into PC5 unicast link establishment procedure’ has been captured for now), we can first discuss and try to agree the condition at remote UE, and come back to relay UE later.</w:t>
      </w:r>
    </w:p>
    <w:p w:rsidR="007F004A" w:rsidRDefault="00DE4A88" w:rsidP="00676941">
      <w:pPr>
        <w:pStyle w:val="a6"/>
        <w:jc w:val="both"/>
      </w:pPr>
      <w:bookmarkStart w:id="28" w:name="_Ref127540698"/>
      <w:r>
        <w:t xml:space="preserve">Proposal </w:t>
      </w:r>
      <w:r>
        <w:fldChar w:fldCharType="begin"/>
      </w:r>
      <w:r>
        <w:instrText xml:space="preserve"> SEQ Proposal \* ARABIC </w:instrText>
      </w:r>
      <w:r>
        <w:fldChar w:fldCharType="separate"/>
      </w:r>
      <w:r>
        <w:t>8</w:t>
      </w:r>
      <w:r>
        <w:fldChar w:fldCharType="end"/>
      </w:r>
      <w:r>
        <w:t>: RAN2 to further discuss the condition for discovery message forwarding/responding at relay UE, e.g. the relay UE should only forward/respond the discovery message when the PC5 RSRP (FFS SL-RSRP or SD-RSRP) between the relay UE and the remote UE from which the discovery message is received, is above a configured threshold.</w:t>
      </w:r>
      <w:bookmarkEnd w:id="28"/>
    </w:p>
    <w:bookmarkEnd w:id="10"/>
    <w:p w:rsidR="007F004A" w:rsidRDefault="007F004A">
      <w:pPr>
        <w:rPr>
          <w:rFonts w:eastAsia="Malgun Gothic"/>
        </w:rPr>
      </w:pPr>
    </w:p>
    <w:p w:rsidR="007F004A" w:rsidRDefault="00DE4A88">
      <w:pPr>
        <w:jc w:val="both"/>
        <w:rPr>
          <w:rFonts w:eastAsia="Malgun Gothic"/>
        </w:rPr>
      </w:pPr>
      <w:r>
        <w:rPr>
          <w:rFonts w:eastAsia="Malgun Gothic"/>
        </w:rPr>
        <w:t>The next issue is about the discovery pool. RAN2 has agreed in RAN2 #119bis-e meeting that:</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Proposal 4.1:</w:t>
      </w:r>
      <w:r>
        <w:rPr>
          <w:lang w:val="en-US"/>
        </w:rPr>
        <w:tab/>
      </w:r>
      <w:r>
        <w:rPr>
          <w:lang w:val="en-US"/>
        </w:rPr>
        <w:tab/>
        <w:t xml:space="preserve">Both shared and dedicated resource pool can be used for U2U discovery transmission and Rel-17 pool selection principle is re-used. </w:t>
      </w:r>
    </w:p>
    <w:p w:rsidR="007F004A" w:rsidRDefault="00DE4A88">
      <w:pPr>
        <w:jc w:val="both"/>
        <w:rPr>
          <w:rFonts w:eastAsia="Malgun Gothic"/>
        </w:rPr>
      </w:pPr>
      <w:r>
        <w:rPr>
          <w:rFonts w:eastAsia="Malgun Gothic"/>
        </w:rPr>
        <w:t>However, for the following Proposal, it was discussed but without any consensus:</w:t>
      </w:r>
    </w:p>
    <w:p w:rsidR="007F004A" w:rsidRDefault="00DE4A88">
      <w:pPr>
        <w:pStyle w:val="Doc-text2"/>
        <w:numPr>
          <w:ilvl w:val="0"/>
          <w:numId w:val="8"/>
        </w:numPr>
        <w:rPr>
          <w:i/>
          <w:lang w:val="en-US"/>
        </w:rPr>
      </w:pPr>
      <w:r>
        <w:rPr>
          <w:i/>
          <w:lang w:val="en-US"/>
        </w:rPr>
        <w:t>Proposal 4.2:</w:t>
      </w:r>
      <w:r>
        <w:rPr>
          <w:i/>
          <w:lang w:val="en-US"/>
        </w:rPr>
        <w:tab/>
      </w:r>
      <w:r>
        <w:rPr>
          <w:i/>
          <w:lang w:val="en-US"/>
        </w:rPr>
        <w:tab/>
        <w:t xml:space="preserve">RAN2 discuss whether the dedicated discovery resource pool introduced in Rel-17 for U2N relay discovery is used for U2U relay discovery as well. </w:t>
      </w:r>
    </w:p>
    <w:p w:rsidR="007F004A" w:rsidRDefault="00DE4A88">
      <w:pPr>
        <w:jc w:val="both"/>
        <w:rPr>
          <w:lang w:eastAsia="en-US"/>
        </w:rPr>
      </w:pPr>
      <w:r>
        <w:t>The obstacle to agree that proposal was the impact it may bring to co-existence between U2N relays and U2U relays. We understand that these two issues can be de-coupled. For the resource pool it is already the clear majority view and we can try to conclude it as a baseline principle. Co-existence can be handled separately.</w:t>
      </w:r>
    </w:p>
    <w:p w:rsidR="007F004A" w:rsidRDefault="00DE4A88" w:rsidP="00676941">
      <w:pPr>
        <w:pStyle w:val="a6"/>
        <w:jc w:val="both"/>
      </w:pPr>
      <w:bookmarkStart w:id="29" w:name="_Ref127540699"/>
      <w:r>
        <w:t xml:space="preserve">Proposal </w:t>
      </w:r>
      <w:r>
        <w:fldChar w:fldCharType="begin"/>
      </w:r>
      <w:r>
        <w:instrText xml:space="preserve"> SEQ Proposal \* ARABIC </w:instrText>
      </w:r>
      <w:r>
        <w:fldChar w:fldCharType="separate"/>
      </w:r>
      <w:r>
        <w:t>9</w:t>
      </w:r>
      <w:r>
        <w:fldChar w:fldCharType="end"/>
      </w:r>
      <w:r>
        <w:t>: RAN2 to agree that the same dedicated discovery resource pool (defined in Rel-17), if configured, can be used for non-relay discovery, U2N relay discovery and/or U2U relay discovery as baseline. Can be revisited if any impact on co-existence between U2N/U2U.</w:t>
      </w:r>
      <w:bookmarkEnd w:id="29"/>
    </w:p>
    <w:p w:rsidR="007F004A" w:rsidRDefault="00DE4A88">
      <w:pPr>
        <w:rPr>
          <w:lang w:eastAsia="en-GB"/>
        </w:rPr>
      </w:pPr>
      <w:r>
        <w:rPr>
          <w:lang w:eastAsia="en-GB"/>
        </w:rPr>
        <w:t>One left issue is the following question:</w:t>
      </w:r>
    </w:p>
    <w:p w:rsidR="007F004A" w:rsidRDefault="00DE4A88">
      <w:pPr>
        <w:pStyle w:val="aff1"/>
        <w:numPr>
          <w:ilvl w:val="0"/>
          <w:numId w:val="8"/>
        </w:numPr>
        <w:rPr>
          <w:lang w:eastAsia="en-GB"/>
        </w:rPr>
      </w:pPr>
      <w:r>
        <w:rPr>
          <w:lang w:eastAsia="en-GB"/>
        </w:rPr>
        <w:t>Does the condition used to control discovery message transmission in mode A/B can also be applied to DCR messages?</w:t>
      </w:r>
    </w:p>
    <w:p w:rsidR="007F004A" w:rsidRDefault="00DE4A88">
      <w:pPr>
        <w:jc w:val="both"/>
      </w:pPr>
      <w:r>
        <w:rPr>
          <w:lang w:eastAsia="en-GB"/>
        </w:rPr>
        <w:t>In our understanding, this issue is related to SA2. In the section of ‘</w:t>
      </w:r>
      <w:r>
        <w:t xml:space="preserve">5G </w:t>
      </w:r>
      <w:proofErr w:type="spellStart"/>
      <w:r>
        <w:t>ProSe</w:t>
      </w:r>
      <w:proofErr w:type="spellEnd"/>
      <w:r>
        <w:t xml:space="preserve"> Discovery integrated into PC5 unicast link establishment procedure’ in TS 23.304, it was mentioned for remote UE (as UE-1):</w:t>
      </w:r>
    </w:p>
    <w:p w:rsidR="007F004A" w:rsidRDefault="00DE4A88">
      <w:pPr>
        <w:pStyle w:val="aff1"/>
        <w:numPr>
          <w:ilvl w:val="0"/>
          <w:numId w:val="8"/>
        </w:numPr>
      </w:pPr>
      <w:r>
        <w:t>1.</w:t>
      </w:r>
      <w:r>
        <w:tab/>
        <w:t>UE-1 wants to establish a unicast communication with UE-2 and broadcasts a Direct Communication Request.</w:t>
      </w:r>
    </w:p>
    <w:p w:rsidR="007F004A" w:rsidRDefault="00DE4A88">
      <w:pPr>
        <w:jc w:val="both"/>
      </w:pPr>
      <w:r>
        <w:t>And it is not clear whether any restriction is needed for the UE-1 to transmit the DCR. We propose to postpone this issue after we reach agreements on the general discovery scenario (mode-A and mode-B).</w:t>
      </w:r>
    </w:p>
    <w:p w:rsidR="007F004A" w:rsidRDefault="00DE4A88" w:rsidP="00676941">
      <w:pPr>
        <w:pStyle w:val="a6"/>
        <w:jc w:val="both"/>
      </w:pPr>
      <w:bookmarkStart w:id="30" w:name="_Ref127540700"/>
      <w:r>
        <w:t xml:space="preserve">Proposal </w:t>
      </w:r>
      <w:r>
        <w:fldChar w:fldCharType="begin"/>
      </w:r>
      <w:r>
        <w:instrText xml:space="preserve"> SEQ Proposal \* ARABIC </w:instrText>
      </w:r>
      <w:r>
        <w:fldChar w:fldCharType="separate"/>
      </w:r>
      <w:r>
        <w:t>10</w:t>
      </w:r>
      <w:r>
        <w:fldChar w:fldCharType="end"/>
      </w:r>
      <w:r>
        <w:t>: RAN2 to discuss whether the condition to control discovery message transmissions can be used to control DCR message as well in case of discovery integrated into PC5 unicast link establishment procedure.</w:t>
      </w:r>
      <w:bookmarkEnd w:id="30"/>
    </w:p>
    <w:p w:rsidR="007F004A" w:rsidRDefault="00DE4A88">
      <w:pPr>
        <w:pStyle w:val="2"/>
        <w:rPr>
          <w:rFonts w:eastAsia="Malgun Gothic"/>
          <w:sz w:val="24"/>
        </w:rPr>
      </w:pPr>
      <w:r>
        <w:rPr>
          <w:rFonts w:eastAsia="Malgun Gothic"/>
          <w:sz w:val="24"/>
        </w:rPr>
        <w:lastRenderedPageBreak/>
        <w:t>2.3 Relay (re)selection</w:t>
      </w:r>
    </w:p>
    <w:p w:rsidR="007F004A" w:rsidRDefault="00DE4A88">
      <w:pPr>
        <w:rPr>
          <w:rFonts w:eastAsia="Malgun Gothic"/>
          <w:sz w:val="24"/>
          <w:u w:val="single"/>
        </w:rPr>
      </w:pPr>
      <w:bookmarkStart w:id="31" w:name="_Ref127540718"/>
      <w:r>
        <w:rPr>
          <w:rFonts w:eastAsia="Malgun Gothic"/>
          <w:sz w:val="24"/>
          <w:u w:val="single"/>
        </w:rPr>
        <w:t>1. Simultaneous relay UE reselection triggering at both remote UEs</w:t>
      </w:r>
    </w:p>
    <w:p w:rsidR="007F004A" w:rsidRDefault="00DE4A88" w:rsidP="00676941">
      <w:pPr>
        <w:jc w:val="both"/>
        <w:rPr>
          <w:rFonts w:eastAsia="Malgun Gothic"/>
        </w:rPr>
      </w:pPr>
      <w:r>
        <w:rPr>
          <w:rFonts w:eastAsia="Malgun Gothic"/>
        </w:rPr>
        <w:t>In RAN2 #120 meeting, it was agreed:</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rFonts w:eastAsia="等线"/>
          <w:lang w:val="en-US"/>
        </w:rPr>
        <w:t xml:space="preserve">RAN2 #120 </w:t>
      </w:r>
      <w:r>
        <w:rPr>
          <w:lang w:val="en-US"/>
        </w:rPr>
        <w:t>Agreements: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Proposal 16 (modified): When the remote UE receives PC5-RLF indication from the U2U relay UE, it would inform upper layers and rely on upper layers to trigger relay reselection (or not).  FFS if there would be any constraints on the remote UE implementation </w:t>
      </w:r>
      <w:proofErr w:type="spellStart"/>
      <w:r>
        <w:rPr>
          <w:lang w:val="en-US"/>
        </w:rPr>
        <w:t>behaviour</w:t>
      </w:r>
      <w:proofErr w:type="spellEnd"/>
      <w:r>
        <w:rPr>
          <w:lang w:val="en-US"/>
        </w:rPr>
        <w:t xml:space="preserve"> to keep or release the PC5 link with the relay UE.</w:t>
      </w:r>
    </w:p>
    <w:p w:rsidR="007F004A" w:rsidRDefault="00DE4A88" w:rsidP="00676941">
      <w:pPr>
        <w:pStyle w:val="a6"/>
        <w:jc w:val="both"/>
        <w:rPr>
          <w:rFonts w:eastAsia="Malgun Gothic"/>
        </w:rPr>
      </w:pPr>
      <w:bookmarkStart w:id="32" w:name="_Ref131773082"/>
      <w:r>
        <w:t xml:space="preserve">Observation </w:t>
      </w:r>
      <w:r>
        <w:fldChar w:fldCharType="begin"/>
      </w:r>
      <w:r>
        <w:instrText xml:space="preserve"> SEQ Observation \* ARABIC </w:instrText>
      </w:r>
      <w:r>
        <w:fldChar w:fldCharType="separate"/>
      </w:r>
      <w:r>
        <w:t>5</w:t>
      </w:r>
      <w:r>
        <w:fldChar w:fldCharType="end"/>
      </w:r>
      <w:r>
        <w:t xml:space="preserve">: </w:t>
      </w:r>
      <w:r>
        <w:rPr>
          <w:rFonts w:eastAsia="Malgun Gothic"/>
        </w:rPr>
        <w:t>When RLF happens on the second hop between relay UE and remote UE2, relay UE would send indication to remote UE1 which may trigger relay reselection at remote UE1(based on remote UE1’s upper layers).</w:t>
      </w:r>
      <w:bookmarkEnd w:id="32"/>
    </w:p>
    <w:p w:rsidR="007F004A" w:rsidRDefault="00DE4A88" w:rsidP="00676941">
      <w:pPr>
        <w:jc w:val="both"/>
        <w:rPr>
          <w:lang w:eastAsia="en-GB"/>
        </w:rPr>
      </w:pPr>
      <w:r>
        <w:rPr>
          <w:lang w:eastAsia="en-GB"/>
        </w:rPr>
        <w:t>For the relay reselection procedure defined in SA2, as in the following figure in TS23.304, one UE would decide to trigger relay reselection (step-2), while the other one would decide the new relay UE (step-4).</w:t>
      </w:r>
    </w:p>
    <w:p w:rsidR="007F004A" w:rsidRDefault="00DE4A88">
      <w:pPr>
        <w:pStyle w:val="TH"/>
        <w:rPr>
          <w:lang w:eastAsia="en-GB"/>
        </w:rPr>
      </w:pPr>
      <w:r>
        <w:rPr>
          <w:lang w:val="en-GB" w:eastAsia="en-GB"/>
        </w:rPr>
        <w:object w:dxaOrig="576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12" o:title="" croptop="11444f" cropleft="11291f"/>
          </v:shape>
          <o:OLEObject Type="Embed" ProgID="Word.Picture.8" ShapeID="_x0000_i1025" DrawAspect="Content" ObjectID="_1742393551" r:id="rId13"/>
        </w:object>
      </w:r>
    </w:p>
    <w:p w:rsidR="007F004A" w:rsidRDefault="00DE4A88">
      <w:pPr>
        <w:pStyle w:val="TF"/>
        <w:rPr>
          <w:lang w:val="en-US"/>
        </w:rPr>
      </w:pPr>
      <w:r>
        <w:rPr>
          <w:lang w:val="en-US"/>
        </w:rPr>
        <w:t xml:space="preserve">Figure 6.7.4.2-1: 5G </w:t>
      </w:r>
      <w:proofErr w:type="spellStart"/>
      <w:r>
        <w:rPr>
          <w:lang w:val="en-US"/>
        </w:rPr>
        <w:t>ProSe</w:t>
      </w:r>
      <w:proofErr w:type="spellEnd"/>
      <w:r>
        <w:rPr>
          <w:lang w:val="en-US"/>
        </w:rPr>
        <w:t xml:space="preserve"> Layer-2 UE-to-UE Relay reselection</w:t>
      </w:r>
    </w:p>
    <w:p w:rsidR="007F004A" w:rsidRDefault="00DE4A88" w:rsidP="00676941">
      <w:pPr>
        <w:pStyle w:val="a6"/>
        <w:jc w:val="both"/>
        <w:rPr>
          <w:rFonts w:eastAsia="Malgun Gothic"/>
        </w:rPr>
      </w:pPr>
      <w:bookmarkStart w:id="33" w:name="_Ref131773083"/>
      <w:r>
        <w:t xml:space="preserve">Observation </w:t>
      </w:r>
      <w:r>
        <w:fldChar w:fldCharType="begin"/>
      </w:r>
      <w:r>
        <w:instrText xml:space="preserve"> SEQ Observation \* ARABIC </w:instrText>
      </w:r>
      <w:r>
        <w:fldChar w:fldCharType="separate"/>
      </w:r>
      <w:r>
        <w:t>6</w:t>
      </w:r>
      <w:r>
        <w:fldChar w:fldCharType="end"/>
      </w:r>
      <w:r>
        <w:t xml:space="preserve">: </w:t>
      </w:r>
      <w:r>
        <w:rPr>
          <w:rFonts w:eastAsia="Malgun Gothic"/>
        </w:rPr>
        <w:t>If remote UE1’s upper layer decides to trigger relay reselection, it would inform the remote UE2 in upper layer procedure, and remote UE2 would decide the new relay UE.</w:t>
      </w:r>
      <w:bookmarkEnd w:id="33"/>
    </w:p>
    <w:p w:rsidR="007F004A" w:rsidRDefault="00DE4A88" w:rsidP="00676941">
      <w:pPr>
        <w:jc w:val="both"/>
        <w:rPr>
          <w:rFonts w:eastAsia="Malgun Gothic"/>
          <w:lang w:eastAsia="en-GB"/>
        </w:rPr>
      </w:pPr>
      <w:r>
        <w:rPr>
          <w:rFonts w:eastAsia="Malgun Gothic"/>
          <w:lang w:eastAsia="en-GB"/>
        </w:rPr>
        <w:t>Meanwhile, in RAN2 #121 meeting, we agreed that:</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Agreement:</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Each Remote UE can trigger Relay reselection based at least on current hop</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quality.</w:t>
      </w:r>
    </w:p>
    <w:p w:rsidR="007F004A" w:rsidRDefault="00DE4A88" w:rsidP="00676941">
      <w:pPr>
        <w:jc w:val="both"/>
      </w:pPr>
      <w:r>
        <w:t>So, based on the agreements, for a pair or remote UEs (e.g. remote UE1 and remote UE2), each UE may trigger relay reselection based on current hop or on the second hop based on RLF indication. Then it is possible that both UEs trigger the relay reselection at the same time.</w:t>
      </w:r>
    </w:p>
    <w:p w:rsidR="007F004A" w:rsidRDefault="00DE4A88" w:rsidP="00676941">
      <w:pPr>
        <w:pStyle w:val="a6"/>
        <w:jc w:val="both"/>
        <w:rPr>
          <w:rFonts w:eastAsia="Malgun Gothic"/>
        </w:rPr>
      </w:pPr>
      <w:bookmarkStart w:id="34" w:name="_Ref131773084"/>
      <w:r>
        <w:t xml:space="preserve">Observation </w:t>
      </w:r>
      <w:r>
        <w:fldChar w:fldCharType="begin"/>
      </w:r>
      <w:r>
        <w:instrText xml:space="preserve"> SEQ Observation \* ARABIC </w:instrText>
      </w:r>
      <w:r>
        <w:fldChar w:fldCharType="separate"/>
      </w:r>
      <w:r>
        <w:t>7</w:t>
      </w:r>
      <w:r>
        <w:fldChar w:fldCharType="end"/>
      </w:r>
      <w:r>
        <w:t xml:space="preserve">: </w:t>
      </w:r>
      <w:r>
        <w:rPr>
          <w:rFonts w:eastAsia="Malgun Gothic"/>
        </w:rPr>
        <w:t>When link quality on the second hop between relay UE and remote UE2 is not good, remote UE2 can also trigger the relay reselection. It is possible that both remote UE1 and remote UE2 trigger relay reselection at the same time.</w:t>
      </w:r>
      <w:bookmarkEnd w:id="34"/>
    </w:p>
    <w:p w:rsidR="007F004A" w:rsidRDefault="00DE4A88" w:rsidP="00676941">
      <w:pPr>
        <w:jc w:val="both"/>
        <w:rPr>
          <w:rFonts w:eastAsia="Malgun Gothic"/>
        </w:rPr>
      </w:pPr>
      <w:r>
        <w:rPr>
          <w:rFonts w:eastAsia="Malgun Gothic"/>
        </w:rPr>
        <w:t xml:space="preserve">It is not clear if both remote UE1 and UE2 triggers relay reselection at the same time, how the suitable relay UE would be selected. As the relay selection and reselection procedure are mainly decided in SA2, and it is possible that each remote UE’s upper layer alone may trigger relay reselection when upper layer criteria are not satisfied, we propose to leave this simultaneously triggering case to the SA2 for further study. </w:t>
      </w:r>
    </w:p>
    <w:p w:rsidR="007F004A" w:rsidRDefault="00DE4A88" w:rsidP="00676941">
      <w:pPr>
        <w:pStyle w:val="a6"/>
        <w:jc w:val="both"/>
        <w:rPr>
          <w:rFonts w:eastAsia="Malgun Gothic"/>
        </w:rPr>
      </w:pPr>
      <w:bookmarkStart w:id="35" w:name="_Ref131773116"/>
      <w:r>
        <w:t xml:space="preserve">Proposal </w:t>
      </w:r>
      <w:r>
        <w:fldChar w:fldCharType="begin"/>
      </w:r>
      <w:r>
        <w:instrText xml:space="preserve"> SEQ Proposal \* ARABIC </w:instrText>
      </w:r>
      <w:r>
        <w:fldChar w:fldCharType="separate"/>
      </w:r>
      <w:r>
        <w:t>11</w:t>
      </w:r>
      <w:r>
        <w:fldChar w:fldCharType="end"/>
      </w:r>
      <w:r>
        <w:t xml:space="preserve">: </w:t>
      </w:r>
      <w:r>
        <w:rPr>
          <w:rFonts w:eastAsia="Malgun Gothic"/>
        </w:rPr>
        <w:t>Leave the decision to SA2 of whether/how to handle the case that relay reselection is triggered simultaneously at both remote UE1 and remote UE2. Send a LS to SA2 to inform this if agreed.</w:t>
      </w:r>
      <w:bookmarkEnd w:id="35"/>
    </w:p>
    <w:bookmarkEnd w:id="31"/>
    <w:p w:rsidR="007F004A" w:rsidRDefault="00DE4A88">
      <w:pPr>
        <w:rPr>
          <w:rFonts w:eastAsia="Malgun Gothic"/>
          <w:sz w:val="24"/>
          <w:u w:val="single"/>
        </w:rPr>
      </w:pPr>
      <w:r>
        <w:rPr>
          <w:rFonts w:eastAsia="Malgun Gothic"/>
          <w:sz w:val="24"/>
          <w:u w:val="single"/>
        </w:rPr>
        <w:lastRenderedPageBreak/>
        <w:t>2. Whether/how the second hop between the relay UE and the peer UE is considered</w:t>
      </w:r>
    </w:p>
    <w:p w:rsidR="007F004A" w:rsidRDefault="00DE4A88">
      <w:pPr>
        <w:jc w:val="both"/>
        <w:rPr>
          <w:rFonts w:eastAsia="Malgun Gothic"/>
        </w:rPr>
      </w:pPr>
      <w:r>
        <w:rPr>
          <w:rFonts w:eastAsia="Malgun Gothic"/>
        </w:rPr>
        <w:t xml:space="preserve">For the </w:t>
      </w:r>
      <w:proofErr w:type="gramStart"/>
      <w:r>
        <w:rPr>
          <w:rFonts w:eastAsia="Malgun Gothic"/>
        </w:rPr>
        <w:t>following</w:t>
      </w:r>
      <w:proofErr w:type="gramEnd"/>
      <w:r>
        <w:rPr>
          <w:rFonts w:eastAsia="Malgun Gothic"/>
        </w:rPr>
        <w:t xml:space="preserve"> FFS: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rFonts w:eastAsia="等线"/>
          <w:lang w:val="en-US"/>
        </w:rPr>
        <w:t xml:space="preserve">RAN2 #120 </w:t>
      </w:r>
      <w:r>
        <w:rPr>
          <w:lang w:val="en-US"/>
        </w:rPr>
        <w:t>Agreements: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UE-to-UE relay reselection can be triggered based on the PC5 RSRP (FFS SL-RSRP or SD-RSRP) between a remote UE and the relay UE falling below a threshold.  FFS which remote UE (or both) can trigger relay reselection.  </w:t>
      </w:r>
      <w:r>
        <w:rPr>
          <w:highlight w:val="yellow"/>
          <w:lang w:val="en-US"/>
        </w:rPr>
        <w:t>FFS if/how the second hop between the relay UE and the peer UE is considered.</w:t>
      </w:r>
    </w:p>
    <w:p w:rsidR="007F004A" w:rsidRDefault="00DE4A88" w:rsidP="00676941">
      <w:pPr>
        <w:jc w:val="both"/>
      </w:pPr>
      <w:bookmarkStart w:id="36" w:name="_Ref127540719"/>
      <w:r>
        <w:rPr>
          <w:szCs w:val="24"/>
          <w:lang w:eastAsia="zh-CN"/>
        </w:rPr>
        <w:t>As we agreed that</w:t>
      </w:r>
      <w:r>
        <w:t xml:space="preserve"> each Remote UE can trigger Relay reselection based at least on current hop quality, it seems the second hop does not need to be considered by peer UE because the second hop quality is already considered by remote UE2 as its current hop quality.</w:t>
      </w:r>
      <w:bookmarkEnd w:id="36"/>
    </w:p>
    <w:p w:rsidR="007F004A" w:rsidRDefault="00DE4A88" w:rsidP="00676941">
      <w:pPr>
        <w:pStyle w:val="a6"/>
        <w:jc w:val="both"/>
      </w:pPr>
      <w:bookmarkStart w:id="37" w:name="_Ref131773117"/>
      <w:r>
        <w:t xml:space="preserve">Proposal </w:t>
      </w:r>
      <w:r>
        <w:fldChar w:fldCharType="begin"/>
      </w:r>
      <w:r>
        <w:instrText xml:space="preserve"> SEQ Proposal \* ARABIC </w:instrText>
      </w:r>
      <w:r>
        <w:fldChar w:fldCharType="separate"/>
      </w:r>
      <w:r>
        <w:t>12</w:t>
      </w:r>
      <w:r>
        <w:fldChar w:fldCharType="end"/>
      </w:r>
      <w:r>
        <w:t>: There is no need to consider the second hop quality (between U2U relay and remote UE2) by remote UE1 to trigger relay reselection because the second hop quality is already considered by remote UE2 as its current hop quality.</w:t>
      </w:r>
      <w:bookmarkEnd w:id="37"/>
      <w:r>
        <w:t xml:space="preserve"> </w:t>
      </w:r>
    </w:p>
    <w:p w:rsidR="007F004A" w:rsidRDefault="00DE4A88">
      <w:pPr>
        <w:jc w:val="both"/>
      </w:pPr>
      <w:r>
        <w:rPr>
          <w:rFonts w:eastAsia="等线"/>
          <w:lang w:val="en-US" w:eastAsia="en-GB"/>
        </w:rPr>
        <w:t xml:space="preserve">The above proposal is for relay reselection triggering. After remote UE1 triggers relay reselection, the second hop quality should be considered by remote UE2 but not by remote UE1, to select a suitable relay UE according to </w:t>
      </w:r>
      <w:r>
        <w:t>Figure 6.7.4.2-1 in TS 23.304. The remote UE2 (end UE at the right in the figure) should determine the new relay UE. The corresponding solution description in TS 23.700-33 is as follows for step 4 in Figure 6.7.4.2-1:</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pStyle w:val="B1"/>
              <w:rPr>
                <w:rFonts w:eastAsia="等线"/>
                <w:lang w:val="en-US" w:eastAsia="en-GB"/>
              </w:rPr>
            </w:pPr>
            <w:r>
              <w:rPr>
                <w:lang w:val="en-US"/>
              </w:rPr>
              <w:t>4.</w:t>
            </w:r>
            <w:r>
              <w:rPr>
                <w:lang w:val="en-US"/>
              </w:rPr>
              <w:tab/>
            </w:r>
            <w:r>
              <w:rPr>
                <w:highlight w:val="yellow"/>
                <w:lang w:val="en-US"/>
              </w:rPr>
              <w:t>The Target UE decides to change from Relay 1 to a new UE-to-UE Relay.</w:t>
            </w:r>
            <w:r>
              <w:rPr>
                <w:lang w:val="en-US"/>
              </w:rPr>
              <w:t xml:space="preserve"> The new UE-to-UE Relay is chosen from the candidate UE-to-UE Relay ID(s) included in the reselection request. </w:t>
            </w:r>
            <w:r>
              <w:rPr>
                <w:highlight w:val="yellow"/>
                <w:lang w:val="en-US"/>
              </w:rPr>
              <w:t>This decision can be based on a new UE-to-UE Relay providing the best signal quality,</w:t>
            </w:r>
            <w:r>
              <w:rPr>
                <w:lang w:val="en-US"/>
              </w:rPr>
              <w:t xml:space="preserve">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 and may set the Layer-2 ID of the candidate UE-to-UE Relay, if received at step 3, as the Destination Layer-2 ID to carry the discovery message.</w:t>
            </w:r>
          </w:p>
        </w:tc>
      </w:tr>
    </w:tbl>
    <w:p w:rsidR="007F004A" w:rsidRDefault="00DE4A88" w:rsidP="00676941">
      <w:pPr>
        <w:jc w:val="both"/>
      </w:pPr>
      <w:r>
        <w:t>Therefore, we propose:</w:t>
      </w:r>
    </w:p>
    <w:p w:rsidR="007F004A" w:rsidRDefault="00DE4A88" w:rsidP="00676941">
      <w:pPr>
        <w:pStyle w:val="a6"/>
        <w:jc w:val="both"/>
      </w:pPr>
      <w:bookmarkStart w:id="38" w:name="_Ref127540723"/>
      <w:bookmarkStart w:id="39" w:name="_Ref131773119"/>
      <w:r>
        <w:t xml:space="preserve">Proposal </w:t>
      </w:r>
      <w:r>
        <w:fldChar w:fldCharType="begin"/>
      </w:r>
      <w:r>
        <w:instrText xml:space="preserve"> SEQ Proposal \* ARABIC </w:instrText>
      </w:r>
      <w:r>
        <w:fldChar w:fldCharType="separate"/>
      </w:r>
      <w:r>
        <w:t>13</w:t>
      </w:r>
      <w:r>
        <w:fldChar w:fldCharType="end"/>
      </w:r>
      <w:r>
        <w:t xml:space="preserve">: After relay reselection triggering by remote UE1, the PC5-RSRP between the relay UE and remote UE2 should be considered by remote UE2, e.g. remote UE2 would decide the relay UE to be selected when </w:t>
      </w:r>
      <w:r>
        <w:rPr>
          <w:rFonts w:eastAsia="等线"/>
          <w:lang w:val="en-US"/>
        </w:rPr>
        <w:t>PC5-RSRP between a relay UE and remote UE2 is above a threshold</w:t>
      </w:r>
      <w:bookmarkEnd w:id="38"/>
      <w:r>
        <w:rPr>
          <w:rFonts w:eastAsia="Malgun Gothic"/>
        </w:rPr>
        <w:t>.</w:t>
      </w:r>
      <w:bookmarkEnd w:id="39"/>
    </w:p>
    <w:p w:rsidR="007F004A" w:rsidRDefault="00DE4A88">
      <w:pPr>
        <w:rPr>
          <w:rFonts w:eastAsia="Malgun Gothic"/>
          <w:sz w:val="24"/>
          <w:u w:val="single"/>
        </w:rPr>
      </w:pPr>
      <w:r>
        <w:rPr>
          <w:rFonts w:eastAsia="Malgun Gothic"/>
          <w:sz w:val="24"/>
          <w:u w:val="single"/>
        </w:rPr>
        <w:t>3. SL-RSRP vs. SD-RSRP</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rFonts w:eastAsia="等线"/>
          <w:lang w:val="en-US"/>
        </w:rPr>
        <w:t>RAN2 #121</w:t>
      </w:r>
      <w:r>
        <w:rPr>
          <w:lang w:val="en-US"/>
        </w:rPr>
        <w:t>Agreements: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For relay UE selection, the remote UE uses SL-RSRP measurements towards peer remote UE to trigger relay UE selection when there is data transmission on direct link.</w:t>
      </w:r>
    </w:p>
    <w:p w:rsidR="007F004A" w:rsidRDefault="007F004A">
      <w:pPr>
        <w:pStyle w:val="Doc-text2"/>
        <w:pBdr>
          <w:top w:val="single" w:sz="4" w:space="1" w:color="auto"/>
          <w:left w:val="single" w:sz="4" w:space="4" w:color="auto"/>
          <w:bottom w:val="single" w:sz="4" w:space="1" w:color="auto"/>
          <w:right w:val="single" w:sz="4" w:space="4" w:color="auto"/>
        </w:pBdr>
        <w:rPr>
          <w:lang w:val="en-US"/>
        </w:rPr>
      </w:pP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For relay UE reselection, the remote UE uses SL-RSRP measurements towards the relay UE to trigger relay UE reselection when there is data transmission on the indirect link.</w:t>
      </w:r>
    </w:p>
    <w:p w:rsidR="007F004A" w:rsidRDefault="007F004A">
      <w:pPr>
        <w:pStyle w:val="Doc-text2"/>
        <w:pBdr>
          <w:top w:val="single" w:sz="4" w:space="1" w:color="auto"/>
          <w:left w:val="single" w:sz="4" w:space="4" w:color="auto"/>
          <w:bottom w:val="single" w:sz="4" w:space="1" w:color="auto"/>
          <w:right w:val="single" w:sz="4" w:space="4" w:color="auto"/>
        </w:pBdr>
        <w:rPr>
          <w:lang w:val="en-US"/>
        </w:rPr>
      </w:pP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In both cases, it is left to remote UE implementation whether to use SL-RSRP or SD-RSRP for relay (re)selection trigger evaluation in case of no data transmission.</w:t>
      </w:r>
    </w:p>
    <w:p w:rsidR="007F004A" w:rsidRDefault="00DE4A88">
      <w:pPr>
        <w:pStyle w:val="Doc-text2"/>
        <w:pBdr>
          <w:top w:val="single" w:sz="4" w:space="1" w:color="auto"/>
          <w:left w:val="single" w:sz="4" w:space="4" w:color="auto"/>
          <w:bottom w:val="single" w:sz="4" w:space="1" w:color="auto"/>
          <w:right w:val="single" w:sz="4" w:space="4" w:color="auto"/>
        </w:pBdr>
        <w:rPr>
          <w:rFonts w:eastAsia="等线"/>
          <w:highlight w:val="yellow"/>
          <w:lang w:val="en-US"/>
        </w:rPr>
      </w:pPr>
      <w:r>
        <w:rPr>
          <w:highlight w:val="yellow"/>
          <w:lang w:val="en-US"/>
        </w:rPr>
        <w:t>FFS if there need to be different configured thresholds for SL-RSRP and SD-RSRP.</w:t>
      </w:r>
    </w:p>
    <w:p w:rsidR="007F004A" w:rsidRDefault="007F004A">
      <w:pPr>
        <w:pStyle w:val="Doc-text2"/>
        <w:pBdr>
          <w:top w:val="single" w:sz="4" w:space="1" w:color="auto"/>
          <w:left w:val="single" w:sz="4" w:space="4" w:color="auto"/>
          <w:bottom w:val="single" w:sz="4" w:space="1" w:color="auto"/>
          <w:right w:val="single" w:sz="4" w:space="4" w:color="auto"/>
        </w:pBdr>
        <w:rPr>
          <w:rFonts w:eastAsia="等线"/>
          <w:lang w:val="en-US"/>
        </w:rPr>
      </w:pP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7F004A" w:rsidRDefault="00DE4A8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 confirms that the relay UE A and relay UE B in scenario D are two different relay UEs.  No UE </w:t>
      </w:r>
      <w:proofErr w:type="spellStart"/>
      <w:r>
        <w:rPr>
          <w:lang w:val="en-US"/>
        </w:rPr>
        <w:t>behaviour</w:t>
      </w:r>
      <w:proofErr w:type="spellEnd"/>
      <w:r>
        <w:rPr>
          <w:lang w:val="en-US"/>
        </w:rPr>
        <w:t xml:space="preserve"> is expected to enforce this, i.e., the network does not trigger inter-</w:t>
      </w:r>
      <w:proofErr w:type="spellStart"/>
      <w:r>
        <w:rPr>
          <w:lang w:val="en-US"/>
        </w:rPr>
        <w:t>gNB</w:t>
      </w:r>
      <w:proofErr w:type="spellEnd"/>
      <w:r>
        <w:rPr>
          <w:lang w:val="en-US"/>
        </w:rPr>
        <w:t xml:space="preserve"> path switch to the same relay UE.  FFS how/if to capture in spec.</w:t>
      </w:r>
    </w:p>
    <w:p w:rsidR="007F004A" w:rsidRDefault="00DE4A88">
      <w:pPr>
        <w:pStyle w:val="Doc-text2"/>
        <w:pBdr>
          <w:top w:val="single" w:sz="4" w:space="1" w:color="auto"/>
          <w:left w:val="single" w:sz="4" w:space="4" w:color="auto"/>
          <w:bottom w:val="single" w:sz="4" w:space="1" w:color="auto"/>
          <w:right w:val="single" w:sz="4" w:space="4" w:color="auto"/>
        </w:pBdr>
        <w:rPr>
          <w:rFonts w:eastAsia="等线"/>
          <w:lang w:val="en-US"/>
        </w:rPr>
      </w:pPr>
      <w:r>
        <w:rPr>
          <w:lang w:val="en-US"/>
        </w:rPr>
        <w:t xml:space="preserve">Event Z2 will not be specified unless the issue of comparing SL-RSRP and SD-RSRP can be resolved.  </w:t>
      </w:r>
      <w:r>
        <w:rPr>
          <w:highlight w:val="yellow"/>
          <w:lang w:val="en-US"/>
        </w:rPr>
        <w:t>LS to RAN1/RAN4 to ask about the feasibility of such comparisons, clarifying that there is not yet consensus on whether to support the event.</w:t>
      </w:r>
    </w:p>
    <w:p w:rsidR="007F004A" w:rsidRDefault="00DE4A88" w:rsidP="00676941">
      <w:pPr>
        <w:jc w:val="both"/>
        <w:rPr>
          <w:rFonts w:eastAsia="Malgun Gothic"/>
        </w:rPr>
      </w:pPr>
      <w:r>
        <w:rPr>
          <w:rFonts w:eastAsia="Malgun Gothic"/>
        </w:rPr>
        <w:t xml:space="preserve">The FFS in U2U relay topic actually relates to the LS to RAN1/RAN4 about the feasibility of comparisons between SL-RSRP and SD-RSRP. In our understanding, it is straightforward to use one threshold when the direct comparison is possible and to use two otherwise. </w:t>
      </w:r>
    </w:p>
    <w:p w:rsidR="007F004A" w:rsidRDefault="00DE4A88" w:rsidP="00676941">
      <w:pPr>
        <w:pStyle w:val="a6"/>
        <w:jc w:val="both"/>
        <w:rPr>
          <w:rFonts w:eastAsia="Malgun Gothic"/>
        </w:rPr>
      </w:pPr>
      <w:bookmarkStart w:id="40" w:name="_Ref131773085"/>
      <w:r>
        <w:t xml:space="preserve">Observation </w:t>
      </w:r>
      <w:r>
        <w:rPr>
          <w:rFonts w:ascii="Arial" w:hAnsi="Arial"/>
          <w:szCs w:val="24"/>
          <w:lang w:val="zh-CN" w:eastAsia="zh-CN"/>
        </w:rPr>
        <w:fldChar w:fldCharType="begin"/>
      </w:r>
      <w:r>
        <w:instrText xml:space="preserve"> SEQ Observation \* ARABIC </w:instrText>
      </w:r>
      <w:r>
        <w:rPr>
          <w:rFonts w:ascii="Arial" w:hAnsi="Arial"/>
          <w:szCs w:val="24"/>
          <w:lang w:val="zh-CN" w:eastAsia="zh-CN"/>
        </w:rPr>
        <w:fldChar w:fldCharType="separate"/>
      </w:r>
      <w:r>
        <w:t>8</w:t>
      </w:r>
      <w:r>
        <w:rPr>
          <w:rFonts w:ascii="Arial" w:hAnsi="Arial"/>
          <w:szCs w:val="24"/>
          <w:lang w:val="zh-CN" w:eastAsia="zh-CN"/>
        </w:rPr>
        <w:fldChar w:fldCharType="end"/>
      </w:r>
      <w:r>
        <w:t xml:space="preserve">: </w:t>
      </w:r>
      <w:r>
        <w:rPr>
          <w:rFonts w:eastAsia="Malgun Gothic"/>
        </w:rPr>
        <w:t>The feasibility for direct comparison of SD-RSRP and SL-RSRP is pending on RAN1/RAN4.</w:t>
      </w:r>
      <w:bookmarkEnd w:id="40"/>
    </w:p>
    <w:p w:rsidR="007F004A" w:rsidRDefault="00DE4A88" w:rsidP="00676941">
      <w:pPr>
        <w:pStyle w:val="a6"/>
        <w:jc w:val="both"/>
        <w:rPr>
          <w:rFonts w:eastAsia="Malgun Gothic"/>
        </w:rPr>
      </w:pPr>
      <w:bookmarkStart w:id="41" w:name="_Ref131773120"/>
      <w:r>
        <w:lastRenderedPageBreak/>
        <w:t xml:space="preserve">Proposal </w:t>
      </w:r>
      <w:r>
        <w:fldChar w:fldCharType="begin"/>
      </w:r>
      <w:r>
        <w:instrText xml:space="preserve"> SEQ Proposal \* ARABIC </w:instrText>
      </w:r>
      <w:r>
        <w:fldChar w:fldCharType="separate"/>
      </w:r>
      <w:r>
        <w:t>14</w:t>
      </w:r>
      <w:r>
        <w:fldChar w:fldCharType="end"/>
      </w:r>
      <w:r>
        <w:t xml:space="preserve">: </w:t>
      </w:r>
      <w:r>
        <w:rPr>
          <w:rFonts w:eastAsia="Malgun Gothic"/>
        </w:rPr>
        <w:t xml:space="preserve">If direct comparison between SD-RSRP and SL-RSRP is </w:t>
      </w:r>
      <w:r w:rsidR="00757A96">
        <w:rPr>
          <w:rFonts w:ascii="等线" w:eastAsia="等线" w:hAnsi="等线" w:hint="eastAsia"/>
          <w:lang w:eastAsia="zh-CN"/>
        </w:rPr>
        <w:t>NOT</w:t>
      </w:r>
      <w:r w:rsidR="00757A96">
        <w:rPr>
          <w:rFonts w:eastAsia="Malgun Gothic"/>
        </w:rPr>
        <w:t xml:space="preserve"> </w:t>
      </w:r>
      <w:r>
        <w:rPr>
          <w:rFonts w:eastAsia="Malgun Gothic"/>
        </w:rPr>
        <w:t>feasible as confirmed by RAN1/RAN4, different thresholds are configured for SL-RSRP and SD-RSRP in relay UE selection and reselection.</w:t>
      </w:r>
      <w:bookmarkEnd w:id="41"/>
      <w:r>
        <w:rPr>
          <w:rFonts w:eastAsia="Malgun Gothic"/>
        </w:rPr>
        <w:t xml:space="preserve"> </w:t>
      </w:r>
    </w:p>
    <w:p w:rsidR="007F004A" w:rsidRDefault="00DE4A88">
      <w:pPr>
        <w:rPr>
          <w:rFonts w:eastAsia="Malgun Gothic"/>
          <w:sz w:val="24"/>
          <w:u w:val="single"/>
        </w:rPr>
      </w:pPr>
      <w:r>
        <w:rPr>
          <w:rFonts w:eastAsia="Malgun Gothic"/>
          <w:sz w:val="24"/>
          <w:u w:val="single"/>
        </w:rPr>
        <w:t>4. Direct link and indirect link comparison in relay reselection</w:t>
      </w:r>
    </w:p>
    <w:p w:rsidR="007F004A" w:rsidRDefault="00DE4A88" w:rsidP="00676941">
      <w:pPr>
        <w:jc w:val="both"/>
        <w:rPr>
          <w:rFonts w:eastAsia="Malgun Gothic"/>
        </w:rPr>
      </w:pPr>
      <w:r>
        <w:rPr>
          <w:rFonts w:eastAsia="Malgun Gothic"/>
        </w:rPr>
        <w:t xml:space="preserve">In previous meetings, the comparison for direct link and indirect link has also been mentioned by some companies, and some of them thought we should e.g. prioritize the direct link over the indirect link, or leave it to UE implementation if both direct and indirect link is available. </w:t>
      </w:r>
    </w:p>
    <w:p w:rsidR="007F004A" w:rsidRDefault="00DE4A88" w:rsidP="00676941">
      <w:pPr>
        <w:jc w:val="both"/>
        <w:rPr>
          <w:rFonts w:eastAsia="Malgun Gothic"/>
        </w:rPr>
      </w:pPr>
      <w:r>
        <w:rPr>
          <w:rFonts w:eastAsia="Malgun Gothic"/>
        </w:rPr>
        <w:t>This issue is similar to the discussion in Rel-17 when both cell (re)selection and relay (re)selection can happen at the same time for U2N relay.</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rPr>
                <w:rFonts w:eastAsia="Malgun Gothic"/>
                <w:sz w:val="24"/>
                <w:u w:val="single"/>
              </w:rPr>
            </w:pPr>
            <w:r>
              <w:rPr>
                <w:rFonts w:eastAsia="Malgun Gothic"/>
                <w:sz w:val="24"/>
                <w:u w:val="single"/>
              </w:rPr>
              <w:t>TS 38.331</w:t>
            </w:r>
          </w:p>
          <w:p w:rsidR="007F004A" w:rsidRDefault="00DE4A88">
            <w:pPr>
              <w:keepLines/>
              <w:ind w:left="1135" w:hanging="851"/>
            </w:pPr>
            <w:r>
              <w:t>NOTE 3:</w:t>
            </w:r>
            <w:r>
              <w:tab/>
              <w:t xml:space="preserve">For L2 U2N Remote UEs in RRC_IDLE/INACTIVE and L3 U2N Remote UEs, the cell (re)selection procedure and relay (re)selection procedure run independently. If both suitable cells and suitable NR </w:t>
            </w:r>
            <w:proofErr w:type="spellStart"/>
            <w:r>
              <w:t>sidelink</w:t>
            </w:r>
            <w:proofErr w:type="spellEnd"/>
            <w:r>
              <w:t xml:space="preserve"> U2N Relay UEs are available, it is up to NR </w:t>
            </w:r>
            <w:proofErr w:type="spellStart"/>
            <w:r>
              <w:t>sidelink</w:t>
            </w:r>
            <w:proofErr w:type="spellEnd"/>
            <w:r>
              <w:t xml:space="preserve"> U2N Remote UE implementation to select either a cell or a NR </w:t>
            </w:r>
            <w:proofErr w:type="spellStart"/>
            <w:r>
              <w:t>sidelink</w:t>
            </w:r>
            <w:proofErr w:type="spellEnd"/>
            <w:r>
              <w:t xml:space="preserve"> U2N Relay UE. Furthermore, L3 U2N Remote UE's selection on both cell and NR </w:t>
            </w:r>
            <w:proofErr w:type="spellStart"/>
            <w:r>
              <w:t>sidelink</w:t>
            </w:r>
            <w:proofErr w:type="spellEnd"/>
            <w:r>
              <w:t xml:space="preserve"> U2N Relay UE is also based on UE implementation.</w:t>
            </w:r>
          </w:p>
        </w:tc>
      </w:tr>
    </w:tbl>
    <w:p w:rsidR="007F004A" w:rsidRDefault="00DE4A88" w:rsidP="00676941">
      <w:pPr>
        <w:pStyle w:val="a6"/>
        <w:jc w:val="both"/>
      </w:pPr>
      <w:bookmarkStart w:id="42" w:name="_Ref131773086"/>
      <w:r>
        <w:t xml:space="preserve">Observation </w:t>
      </w:r>
      <w:r>
        <w:fldChar w:fldCharType="begin"/>
      </w:r>
      <w:r>
        <w:instrText xml:space="preserve"> SEQ Observation \* ARABIC </w:instrText>
      </w:r>
      <w:r>
        <w:fldChar w:fldCharType="separate"/>
      </w:r>
      <w:r>
        <w:t>9</w:t>
      </w:r>
      <w:r>
        <w:fldChar w:fldCharType="end"/>
      </w:r>
      <w:r>
        <w:t xml:space="preserve">: </w:t>
      </w:r>
      <w:r>
        <w:rPr>
          <w:rFonts w:eastAsia="Malgun Gothic"/>
        </w:rPr>
        <w:t xml:space="preserve">In Rel-17 U2N relay, </w:t>
      </w:r>
      <w:r>
        <w:t xml:space="preserve">if both suitable cells and suitable NR </w:t>
      </w:r>
      <w:proofErr w:type="spellStart"/>
      <w:r>
        <w:t>sidelink</w:t>
      </w:r>
      <w:proofErr w:type="spellEnd"/>
      <w:r>
        <w:t xml:space="preserve"> U2N Relay UEs are available, it is up to NR </w:t>
      </w:r>
      <w:proofErr w:type="spellStart"/>
      <w:r>
        <w:t>sidelink</w:t>
      </w:r>
      <w:proofErr w:type="spellEnd"/>
      <w:r>
        <w:t xml:space="preserve"> U2N Remote UE implementation to select either a cell or a NR </w:t>
      </w:r>
      <w:proofErr w:type="spellStart"/>
      <w:r>
        <w:t>sidelink</w:t>
      </w:r>
      <w:proofErr w:type="spellEnd"/>
      <w:r>
        <w:t xml:space="preserve"> U2N Relay UE.</w:t>
      </w:r>
      <w:bookmarkEnd w:id="42"/>
    </w:p>
    <w:p w:rsidR="007F004A" w:rsidRDefault="00DE4A88" w:rsidP="00676941">
      <w:pPr>
        <w:jc w:val="both"/>
        <w:rPr>
          <w:rFonts w:eastAsia="Malgun Gothic"/>
          <w:lang w:eastAsia="en-GB"/>
        </w:rPr>
      </w:pPr>
      <w:r>
        <w:rPr>
          <w:rFonts w:eastAsia="Malgun Gothic"/>
          <w:lang w:eastAsia="en-GB"/>
        </w:rPr>
        <w:t>However, for U2U relay, it is not clear how the UE can switch between indirect link and direct link, as the L2 IDs for them are different based on SA2 LS:</w:t>
      </w:r>
    </w:p>
    <w:tbl>
      <w:tblPr>
        <w:tblStyle w:val="af9"/>
        <w:tblW w:w="0" w:type="auto"/>
        <w:tblLook w:val="04A0" w:firstRow="1" w:lastRow="0" w:firstColumn="1" w:lastColumn="0" w:noHBand="0" w:noVBand="1"/>
      </w:tblPr>
      <w:tblGrid>
        <w:gridCol w:w="9631"/>
      </w:tblGrid>
      <w:tr w:rsidR="007F004A">
        <w:tc>
          <w:tcPr>
            <w:tcW w:w="9631" w:type="dxa"/>
          </w:tcPr>
          <w:p w:rsidR="007F004A" w:rsidRDefault="00DE4A88">
            <w:pPr>
              <w:widowControl w:val="0"/>
              <w:spacing w:after="0"/>
              <w:jc w:val="both"/>
              <w:rPr>
                <w:rFonts w:ascii="Arial" w:hAnsi="Arial" w:cs="Arial"/>
                <w:b/>
                <w:lang w:eastAsia="zh-CN"/>
              </w:rPr>
            </w:pPr>
            <w:r>
              <w:rPr>
                <w:rFonts w:ascii="Arial" w:eastAsia="宋体" w:hAnsi="Arial"/>
                <w:b/>
                <w:sz w:val="24"/>
              </w:rPr>
              <w:t>R2-2301933</w:t>
            </w:r>
          </w:p>
          <w:p w:rsidR="007F004A" w:rsidRDefault="00DE4A88">
            <w:pPr>
              <w:widowControl w:val="0"/>
              <w:spacing w:after="0"/>
              <w:jc w:val="both"/>
              <w:rPr>
                <w:rFonts w:ascii="Arial" w:hAnsi="Arial" w:cs="Arial"/>
                <w:b/>
                <w:lang w:eastAsia="zh-CN"/>
              </w:rPr>
            </w:pPr>
            <w:r>
              <w:rPr>
                <w:rFonts w:ascii="Arial" w:hAnsi="Arial" w:cs="Arial"/>
                <w:b/>
                <w:lang w:eastAsia="zh-CN"/>
              </w:rPr>
              <w:t>Question3b:</w:t>
            </w:r>
          </w:p>
          <w:p w:rsidR="007F004A" w:rsidRDefault="00DE4A88">
            <w:pPr>
              <w:widowControl w:val="0"/>
              <w:spacing w:after="0"/>
              <w:jc w:val="both"/>
              <w:rPr>
                <w:rFonts w:ascii="Arial" w:hAnsi="Arial" w:cs="Arial"/>
                <w:lang w:eastAsia="zh-CN"/>
              </w:rPr>
            </w:pPr>
            <w:r>
              <w:rPr>
                <w:rFonts w:ascii="Arial" w:hAnsi="Arial" w:cs="Arial"/>
                <w:lang w:eastAsia="zh-CN"/>
              </w:rPr>
              <w:t>Whether the Layer2 ID of the remote UE can be the same for U2U Relay service and Non-relay service?</w:t>
            </w:r>
          </w:p>
          <w:p w:rsidR="007F004A" w:rsidRDefault="00DE4A88">
            <w:pPr>
              <w:widowControl w:val="0"/>
              <w:spacing w:after="0"/>
              <w:jc w:val="both"/>
              <w:rPr>
                <w:rFonts w:ascii="Arial" w:hAnsi="Arial" w:cs="Arial"/>
                <w:b/>
                <w:lang w:eastAsia="zh-CN"/>
              </w:rPr>
            </w:pPr>
            <w:r>
              <w:rPr>
                <w:rFonts w:ascii="Arial" w:hAnsi="Arial" w:cs="Arial"/>
                <w:b/>
                <w:lang w:eastAsia="zh-CN"/>
              </w:rPr>
              <w:t>Answer 3b:</w:t>
            </w:r>
          </w:p>
          <w:p w:rsidR="007F004A" w:rsidRDefault="00DE4A88">
            <w:pPr>
              <w:widowControl w:val="0"/>
              <w:spacing w:after="0"/>
              <w:jc w:val="both"/>
              <w:rPr>
                <w:rFonts w:ascii="Arial" w:hAnsi="Arial" w:cs="Arial"/>
                <w:lang w:eastAsia="zh-CN"/>
              </w:rPr>
            </w:pPr>
            <w:r>
              <w:rPr>
                <w:rFonts w:ascii="Arial" w:hAnsi="Arial" w:cs="Arial"/>
                <w:lang w:eastAsia="zh-CN"/>
              </w:rPr>
              <w:t xml:space="preserve">No. The </w:t>
            </w:r>
            <w:r>
              <w:rPr>
                <w:rFonts w:ascii="Arial" w:eastAsiaTheme="minorEastAsia" w:hAnsi="Arial" w:cs="Arial"/>
                <w:lang w:eastAsia="zh-CN"/>
              </w:rPr>
              <w:t xml:space="preserve">Source </w:t>
            </w:r>
            <w:r>
              <w:rPr>
                <w:rFonts w:ascii="Arial" w:hAnsi="Arial" w:cs="Arial"/>
                <w:lang w:eastAsia="zh-CN"/>
              </w:rPr>
              <w:t>Layer-2 IDs</w:t>
            </w:r>
            <w:r>
              <w:rPr>
                <w:rFonts w:ascii="Arial" w:eastAsiaTheme="minorEastAsia" w:hAnsi="Arial" w:cs="Arial"/>
                <w:lang w:eastAsia="zh-CN"/>
              </w:rPr>
              <w:t xml:space="preserve"> of 5G </w:t>
            </w:r>
            <w:proofErr w:type="spellStart"/>
            <w:r>
              <w:rPr>
                <w:rFonts w:ascii="Arial" w:eastAsiaTheme="minorEastAsia" w:hAnsi="Arial" w:cs="Arial"/>
                <w:lang w:eastAsia="zh-CN"/>
              </w:rPr>
              <w:t>ProSe</w:t>
            </w:r>
            <w:proofErr w:type="spellEnd"/>
            <w:r>
              <w:rPr>
                <w:rFonts w:ascii="Arial" w:eastAsiaTheme="minorEastAsia" w:hAnsi="Arial" w:cs="Arial"/>
                <w:lang w:eastAsia="zh-CN"/>
              </w:rPr>
              <w:t xml:space="preserve"> End UE</w:t>
            </w:r>
            <w:r>
              <w:rPr>
                <w:rFonts w:ascii="Arial" w:hAnsi="Arial" w:cs="Arial"/>
                <w:lang w:eastAsia="zh-CN"/>
              </w:rPr>
              <w:t xml:space="preserve"> used for 5G </w:t>
            </w:r>
            <w:proofErr w:type="spellStart"/>
            <w:r>
              <w:rPr>
                <w:rFonts w:ascii="Arial" w:hAnsi="Arial" w:cs="Arial"/>
                <w:lang w:eastAsia="zh-CN"/>
              </w:rPr>
              <w:t>ProSe</w:t>
            </w:r>
            <w:proofErr w:type="spellEnd"/>
            <w:r>
              <w:rPr>
                <w:rFonts w:ascii="Arial" w:hAnsi="Arial" w:cs="Arial"/>
                <w:lang w:eastAsia="zh-CN"/>
              </w:rPr>
              <w:t xml:space="preserve"> UE-to-UE Relay </w:t>
            </w:r>
            <w:r>
              <w:rPr>
                <w:rFonts w:ascii="Arial" w:eastAsiaTheme="minorEastAsia" w:hAnsi="Arial" w:cs="Arial"/>
                <w:lang w:eastAsia="zh-CN"/>
              </w:rPr>
              <w:t xml:space="preserve">Discovery and </w:t>
            </w:r>
            <w:r>
              <w:rPr>
                <w:rFonts w:ascii="Arial" w:hAnsi="Arial" w:cs="Arial"/>
                <w:lang w:eastAsia="zh-CN"/>
              </w:rPr>
              <w:t xml:space="preserve">Communication would be different from the </w:t>
            </w:r>
            <w:r>
              <w:rPr>
                <w:rFonts w:ascii="Arial" w:eastAsiaTheme="minorEastAsia" w:hAnsi="Arial" w:cs="Arial"/>
                <w:lang w:eastAsia="zh-CN"/>
              </w:rPr>
              <w:t xml:space="preserve">Source </w:t>
            </w:r>
            <w:r>
              <w:rPr>
                <w:rFonts w:ascii="Arial" w:hAnsi="Arial" w:cs="Arial"/>
                <w:lang w:eastAsia="zh-CN"/>
              </w:rPr>
              <w:t>Layer-2 IDs used for Non-</w:t>
            </w:r>
            <w:r>
              <w:rPr>
                <w:rFonts w:ascii="Arial" w:eastAsiaTheme="minorEastAsia" w:hAnsi="Arial" w:cs="Arial"/>
                <w:lang w:eastAsia="zh-CN"/>
              </w:rPr>
              <w:t>r</w:t>
            </w:r>
            <w:r>
              <w:rPr>
                <w:rFonts w:ascii="Arial" w:hAnsi="Arial" w:cs="Arial"/>
                <w:lang w:eastAsia="zh-CN"/>
              </w:rPr>
              <w:t xml:space="preserve">elay </w:t>
            </w:r>
            <w:r>
              <w:rPr>
                <w:rFonts w:ascii="Arial" w:eastAsiaTheme="minorEastAsia" w:hAnsi="Arial" w:cs="Arial"/>
                <w:lang w:eastAsia="zh-CN"/>
              </w:rPr>
              <w:t>discovery and</w:t>
            </w:r>
            <w:r>
              <w:rPr>
                <w:rFonts w:ascii="Arial" w:hAnsi="Arial" w:cs="Arial"/>
                <w:lang w:eastAsia="zh-CN"/>
              </w:rPr>
              <w:t xml:space="preserve"> Communication.</w:t>
            </w:r>
          </w:p>
        </w:tc>
      </w:tr>
    </w:tbl>
    <w:p w:rsidR="007F004A" w:rsidRDefault="00DE4A88" w:rsidP="00676941">
      <w:pPr>
        <w:pStyle w:val="a6"/>
        <w:jc w:val="both"/>
        <w:rPr>
          <w:rFonts w:eastAsia="Malgun Gothic"/>
        </w:rPr>
      </w:pPr>
      <w:bookmarkStart w:id="43" w:name="_Ref131773087"/>
      <w:r>
        <w:t xml:space="preserve">Observation </w:t>
      </w:r>
      <w:r>
        <w:fldChar w:fldCharType="begin"/>
      </w:r>
      <w:r>
        <w:instrText xml:space="preserve"> SEQ Observation \* ARABIC </w:instrText>
      </w:r>
      <w:r>
        <w:fldChar w:fldCharType="separate"/>
      </w:r>
      <w:r>
        <w:t>10</w:t>
      </w:r>
      <w:r>
        <w:fldChar w:fldCharType="end"/>
      </w:r>
      <w:r>
        <w:t xml:space="preserve">: </w:t>
      </w:r>
      <w:r>
        <w:rPr>
          <w:rFonts w:eastAsia="Malgun Gothic"/>
        </w:rPr>
        <w:t>The L2 ID pairs between remote UE1 and remote UE2 are different when they are communicating using direct link and using indirect link (i.e. via a U2U relay UE).</w:t>
      </w:r>
      <w:bookmarkEnd w:id="43"/>
    </w:p>
    <w:p w:rsidR="007F004A" w:rsidRDefault="00DE4A88" w:rsidP="00676941">
      <w:pPr>
        <w:jc w:val="both"/>
        <w:rPr>
          <w:rFonts w:eastAsia="Malgun Gothic"/>
          <w:lang w:eastAsia="en-GB"/>
        </w:rPr>
      </w:pPr>
      <w:r>
        <w:rPr>
          <w:rFonts w:eastAsia="Malgun Gothic"/>
          <w:lang w:eastAsia="en-GB"/>
        </w:rPr>
        <w:t>Therefore, it is not clear if it is even possible that the UE would know the direct link and indirect link are towards the same UE. The following is an example:</w:t>
      </w:r>
    </w:p>
    <w:p w:rsidR="007F004A" w:rsidRDefault="00DE4A88">
      <w:pPr>
        <w:rPr>
          <w:rFonts w:eastAsia="Malgun Gothic"/>
          <w:lang w:eastAsia="en-GB"/>
        </w:rPr>
      </w:pPr>
      <w:r>
        <w:object w:dxaOrig="9639" w:dyaOrig="3013">
          <v:shape id="_x0000_i1026" type="#_x0000_t75" style="width:481.95pt;height:150.65pt" o:ole="">
            <v:imagedata r:id="rId14" o:title=""/>
          </v:shape>
          <o:OLEObject Type="Embed" ProgID="Visio.Drawing.15" ShapeID="_x0000_i1026" DrawAspect="Content" ObjectID="_1742393552" r:id="rId15"/>
        </w:object>
      </w:r>
    </w:p>
    <w:p w:rsidR="007F004A" w:rsidRDefault="00DE4A88" w:rsidP="00676941">
      <w:pPr>
        <w:jc w:val="both"/>
        <w:rPr>
          <w:rFonts w:eastAsia="Malgun Gothic"/>
          <w:lang w:eastAsia="en-GB"/>
        </w:rPr>
      </w:pPr>
      <w:r>
        <w:rPr>
          <w:rFonts w:eastAsia="Malgun Gothic"/>
          <w:lang w:eastAsia="en-GB"/>
        </w:rPr>
        <w:t xml:space="preserve">In this figure, it is not clear whether the remote UE1 would know the L2 ID=N and the L2 ID=C, are belonging to a same UE. </w:t>
      </w:r>
      <w:proofErr w:type="gramStart"/>
      <w:r>
        <w:rPr>
          <w:rFonts w:eastAsia="Malgun Gothic"/>
          <w:lang w:eastAsia="en-GB"/>
        </w:rPr>
        <w:t>So</w:t>
      </w:r>
      <w:proofErr w:type="gramEnd"/>
      <w:r>
        <w:rPr>
          <w:rFonts w:eastAsia="Malgun Gothic"/>
          <w:lang w:eastAsia="en-GB"/>
        </w:rPr>
        <w:t xml:space="preserve"> when the reselection happens, there are two interpretations about how to understand the impact of different L2 ID and about whether change from direct link to indirect link or vice visa, is possible: </w:t>
      </w:r>
    </w:p>
    <w:p w:rsidR="007F004A" w:rsidRDefault="00DE4A88" w:rsidP="00676941">
      <w:pPr>
        <w:jc w:val="both"/>
        <w:rPr>
          <w:rFonts w:eastAsia="Malgun Gothic"/>
          <w:lang w:eastAsia="en-GB"/>
        </w:rPr>
      </w:pPr>
      <w:r>
        <w:rPr>
          <w:rFonts w:eastAsia="Malgun Gothic"/>
          <w:b/>
          <w:lang w:eastAsia="en-GB"/>
        </w:rPr>
        <w:t>Interpretation 1:</w:t>
      </w:r>
      <w:r>
        <w:rPr>
          <w:rFonts w:eastAsia="Malgun Gothic"/>
          <w:lang w:eastAsia="en-GB"/>
        </w:rPr>
        <w:t xml:space="preserve"> When relay reselection happens, it is possible that remote UE1 can receive the message of L2 ID=C and find the measured RSRP is quite high (which means the direct link between remote UE1 and UE2 is good). Then, it may choose to communicate with remote UE2 by using a direct link.</w:t>
      </w:r>
    </w:p>
    <w:p w:rsidR="007F004A" w:rsidRDefault="00DE4A88" w:rsidP="00676941">
      <w:pPr>
        <w:jc w:val="both"/>
        <w:rPr>
          <w:rFonts w:eastAsia="Malgun Gothic"/>
          <w:lang w:eastAsia="en-GB"/>
        </w:rPr>
      </w:pPr>
      <w:r>
        <w:rPr>
          <w:rFonts w:eastAsia="Malgun Gothic"/>
          <w:b/>
          <w:lang w:eastAsia="en-GB"/>
        </w:rPr>
        <w:t>Interpretation 2:</w:t>
      </w:r>
      <w:r>
        <w:rPr>
          <w:rFonts w:eastAsia="Malgun Gothic"/>
          <w:lang w:eastAsia="en-GB"/>
        </w:rPr>
        <w:t xml:space="preserve"> When relay reselection happens, from AS layer’s perspective, remote UE1 and remote UE2 can only reselect to a new relay UE or no relay UE (which means the communication would be terminated), but not switch to the </w:t>
      </w:r>
      <w:r>
        <w:rPr>
          <w:rFonts w:eastAsia="Malgun Gothic"/>
          <w:lang w:eastAsia="en-GB"/>
        </w:rPr>
        <w:lastRenderedPageBreak/>
        <w:t xml:space="preserve">direct link, because the L2 ID pairs are different for direct link and indirect link. The remote UE1 would never know how good is the direct link between remote UE1 and remote UE2, because the direct link between them are not using L2 ID A and L2 ID C (but using L2 ID M and L2 ID N) in the above example. </w:t>
      </w:r>
    </w:p>
    <w:p w:rsidR="007F004A" w:rsidRDefault="00DE4A88" w:rsidP="00676941">
      <w:pPr>
        <w:jc w:val="both"/>
        <w:rPr>
          <w:rFonts w:eastAsia="Malgun Gothic"/>
          <w:lang w:eastAsia="en-GB"/>
        </w:rPr>
      </w:pPr>
      <w:r>
        <w:rPr>
          <w:rFonts w:eastAsia="Malgun Gothic"/>
          <w:lang w:eastAsia="en-GB"/>
        </w:rPr>
        <w:t>Based on different interpretations, the relay reselection procedure and the switch between direct link and indirect link can have different modelling. We propose to clarify which is the correct understanding.</w:t>
      </w:r>
    </w:p>
    <w:p w:rsidR="007F004A" w:rsidRDefault="00DE4A88" w:rsidP="00676941">
      <w:pPr>
        <w:pStyle w:val="a6"/>
        <w:jc w:val="both"/>
        <w:rPr>
          <w:rFonts w:eastAsia="Malgun Gothic"/>
        </w:rPr>
      </w:pPr>
      <w:bookmarkStart w:id="44" w:name="_Ref131773121"/>
      <w:r>
        <w:t xml:space="preserve">Proposal </w:t>
      </w:r>
      <w:r>
        <w:fldChar w:fldCharType="begin"/>
      </w:r>
      <w:r>
        <w:instrText xml:space="preserve"> SEQ Proposal \* ARABIC </w:instrText>
      </w:r>
      <w:r>
        <w:fldChar w:fldCharType="separate"/>
      </w:r>
      <w:r>
        <w:t>15</w:t>
      </w:r>
      <w:r>
        <w:fldChar w:fldCharType="end"/>
      </w:r>
      <w:r>
        <w:t xml:space="preserve">: </w:t>
      </w:r>
      <w:r>
        <w:rPr>
          <w:rFonts w:eastAsia="Malgun Gothic"/>
        </w:rPr>
        <w:t>RAN2 to discuss which interpretation is the correct understanding and send a LS to SA2 to confirm.</w:t>
      </w:r>
      <w:bookmarkEnd w:id="44"/>
    </w:p>
    <w:p w:rsidR="007F004A" w:rsidRDefault="00DE4A88" w:rsidP="00676941">
      <w:pPr>
        <w:jc w:val="both"/>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hint="eastAsia"/>
          <w:b/>
          <w:lang w:val="en-US" w:eastAsia="zh-CN"/>
        </w:rPr>
        <w:t>PC5-</w:t>
      </w:r>
      <w:r>
        <w:rPr>
          <w:rFonts w:eastAsia="Malgun Gothic"/>
          <w:b/>
          <w:lang w:eastAsia="en-GB"/>
        </w:rPr>
        <w:t>RSRPs even the two links are using different L2 ID pair;</w:t>
      </w:r>
    </w:p>
    <w:p w:rsidR="007F004A" w:rsidRDefault="00DE4A88" w:rsidP="00676941">
      <w:pPr>
        <w:jc w:val="both"/>
        <w:rPr>
          <w:rFonts w:eastAsia="Malgun Gothic"/>
          <w:lang w:eastAsia="en-GB"/>
        </w:rPr>
      </w:pPr>
      <w:r>
        <w:rPr>
          <w:rFonts w:eastAsia="Malgun Gothic"/>
          <w:b/>
          <w:lang w:eastAsia="en-GB"/>
        </w:rPr>
        <w:t xml:space="preserve">- Interpretation 2: UE cannot compare or select from direct link and indirect link based on two </w:t>
      </w:r>
      <w:r>
        <w:rPr>
          <w:rFonts w:eastAsia="宋体" w:hint="eastAsia"/>
          <w:b/>
          <w:lang w:val="en-US" w:eastAsia="zh-CN"/>
        </w:rPr>
        <w:t>PC5-</w:t>
      </w:r>
      <w:r>
        <w:rPr>
          <w:rFonts w:eastAsia="Malgun Gothic"/>
          <w:b/>
          <w:lang w:eastAsia="en-GB"/>
        </w:rPr>
        <w:t>RSRPs because the two links are using different L2 ID pair.</w:t>
      </w:r>
    </w:p>
    <w:p w:rsidR="007F004A" w:rsidRDefault="00DE4A88">
      <w:pPr>
        <w:pStyle w:val="1"/>
      </w:pPr>
      <w:r>
        <w:t>3. Conclusion</w:t>
      </w:r>
    </w:p>
    <w:p w:rsidR="007F004A" w:rsidRDefault="00DE4A88">
      <w:pPr>
        <w:jc w:val="both"/>
      </w:pPr>
      <w:bookmarkStart w:id="45" w:name="_Hlk110351495"/>
      <w:r>
        <w:t>In this contribution, we discussed common part for L2/L3 U2U relay (</w:t>
      </w:r>
      <w:proofErr w:type="spellStart"/>
      <w:r>
        <w:t>gNB</w:t>
      </w:r>
      <w:proofErr w:type="spellEnd"/>
      <w:r>
        <w:t xml:space="preserve"> involvement, authorization, discovery and relay (re-)selection).</w:t>
      </w:r>
    </w:p>
    <w:p w:rsidR="007F004A" w:rsidRDefault="00DE4A88">
      <w:pPr>
        <w:jc w:val="both"/>
      </w:pPr>
      <w:r>
        <w:t xml:space="preserve">We have the following observations and proposals: </w:t>
      </w:r>
      <w:r>
        <w:rPr>
          <w:b/>
          <w:bCs/>
          <w:highlight w:val="yellow"/>
          <w:u w:val="single"/>
        </w:rPr>
        <w:fldChar w:fldCharType="begin"/>
      </w:r>
      <w:r>
        <w:rPr>
          <w:b/>
          <w:bCs/>
          <w:highlight w:val="yellow"/>
          <w:u w:val="single"/>
        </w:rPr>
        <w:instrText xml:space="preserve"> REF _Ref131773078 \h </w:instrText>
      </w:r>
      <w:r>
        <w:rPr>
          <w:b/>
          <w:bCs/>
          <w:highlight w:val="yellow"/>
          <w:u w:val="single"/>
        </w:rPr>
      </w:r>
      <w:r>
        <w:rPr>
          <w:b/>
          <w:bCs/>
          <w:highlight w:val="yellow"/>
          <w:u w:val="single"/>
        </w:rPr>
        <w:fldChar w:fldCharType="separate"/>
      </w:r>
    </w:p>
    <w:p w:rsidR="007F004A" w:rsidRDefault="00DE4A88">
      <w:pPr>
        <w:jc w:val="both"/>
      </w:pPr>
      <w:r>
        <w:t>Observation 1: The LS from SA2 has been postponed for three meetings while the frozen time for SA2 spec is also approaching.</w:t>
      </w:r>
      <w:r>
        <w:rPr>
          <w:b/>
          <w:bCs/>
          <w:highlight w:val="yellow"/>
          <w:u w:val="single"/>
        </w:rPr>
        <w:fldChar w:fldCharType="end"/>
      </w:r>
      <w:r>
        <w:rPr>
          <w:b/>
          <w:bCs/>
          <w:highlight w:val="yellow"/>
          <w:u w:val="single"/>
        </w:rPr>
        <w:fldChar w:fldCharType="begin"/>
      </w:r>
      <w:r>
        <w:rPr>
          <w:b/>
          <w:bCs/>
          <w:highlight w:val="yellow"/>
          <w:u w:val="single"/>
        </w:rPr>
        <w:instrText xml:space="preserve"> REF _Ref127540665 \h </w:instrText>
      </w:r>
      <w:r>
        <w:rPr>
          <w:b/>
          <w:bCs/>
          <w:highlight w:val="yellow"/>
          <w:u w:val="single"/>
        </w:rPr>
      </w:r>
      <w:r>
        <w:rPr>
          <w:b/>
          <w:bCs/>
          <w:highlight w:val="yellow"/>
          <w:u w:val="single"/>
        </w:rPr>
        <w:fldChar w:fldCharType="separate"/>
      </w:r>
    </w:p>
    <w:p w:rsidR="007F004A" w:rsidRDefault="00DE4A88">
      <w:pPr>
        <w:jc w:val="both"/>
      </w:pPr>
      <w:r>
        <w:t xml:space="preserve">Observation 2: Making RRC_CONNECTED remote/relay UEs obtain discovery configuration from dedicated signalling is aligned with legacy </w:t>
      </w:r>
      <w:proofErr w:type="spellStart"/>
      <w:r>
        <w:t>sidelink</w:t>
      </w:r>
      <w:proofErr w:type="spellEnd"/>
      <w:r>
        <w:t xml:space="preserve"> design and does not mean U2U special configuration is needed.</w:t>
      </w:r>
      <w:r>
        <w:rPr>
          <w:b/>
          <w:bCs/>
          <w:highlight w:val="yellow"/>
          <w:u w:val="single"/>
        </w:rPr>
        <w:fldChar w:fldCharType="end"/>
      </w:r>
      <w:r>
        <w:rPr>
          <w:b/>
          <w:bCs/>
          <w:highlight w:val="yellow"/>
          <w:u w:val="single"/>
        </w:rPr>
        <w:fldChar w:fldCharType="begin"/>
      </w:r>
      <w:r>
        <w:rPr>
          <w:b/>
          <w:bCs/>
          <w:highlight w:val="yellow"/>
          <w:u w:val="single"/>
        </w:rPr>
        <w:instrText xml:space="preserve"> REF _Ref127540666 \h </w:instrText>
      </w:r>
      <w:r>
        <w:rPr>
          <w:b/>
          <w:bCs/>
          <w:highlight w:val="yellow"/>
          <w:u w:val="single"/>
        </w:rPr>
      </w:r>
      <w:r>
        <w:rPr>
          <w:b/>
          <w:bCs/>
          <w:highlight w:val="yellow"/>
          <w:u w:val="single"/>
        </w:rPr>
        <w:fldChar w:fldCharType="separate"/>
      </w:r>
    </w:p>
    <w:p w:rsidR="007F004A" w:rsidRDefault="00DE4A88">
      <w:pPr>
        <w:jc w:val="both"/>
      </w:pPr>
      <w:r>
        <w:t xml:space="preserve">Observation 3: It </w:t>
      </w:r>
      <w:r>
        <w:rPr>
          <w:rFonts w:eastAsia="宋体" w:hint="eastAsia"/>
          <w:lang w:val="en-US" w:eastAsia="zh-CN"/>
        </w:rPr>
        <w:t>remains open</w:t>
      </w:r>
      <w:r>
        <w:t xml:space="preserve"> whether the </w:t>
      </w:r>
      <w:proofErr w:type="spellStart"/>
      <w:r>
        <w:t>gNB</w:t>
      </w:r>
      <w:proofErr w:type="spellEnd"/>
      <w:r>
        <w:t xml:space="preserve"> should know the role of remote UE and/or relay UE during some procedure and provide dedicated handling, e.g. in QoS split.</w:t>
      </w:r>
      <w:r>
        <w:rPr>
          <w:b/>
          <w:bCs/>
          <w:highlight w:val="yellow"/>
          <w:u w:val="single"/>
        </w:rPr>
        <w:fldChar w:fldCharType="end"/>
      </w:r>
      <w:r>
        <w:rPr>
          <w:b/>
          <w:bCs/>
          <w:highlight w:val="yellow"/>
          <w:u w:val="single"/>
        </w:rPr>
        <w:fldChar w:fldCharType="begin"/>
      </w:r>
      <w:r>
        <w:rPr>
          <w:b/>
          <w:bCs/>
          <w:highlight w:val="yellow"/>
          <w:u w:val="single"/>
        </w:rPr>
        <w:instrText xml:space="preserve"> REF _Ref127540688 \h </w:instrText>
      </w:r>
      <w:r>
        <w:rPr>
          <w:b/>
          <w:bCs/>
          <w:highlight w:val="yellow"/>
          <w:u w:val="single"/>
        </w:rPr>
      </w:r>
      <w:r>
        <w:rPr>
          <w:b/>
          <w:bCs/>
          <w:highlight w:val="yellow"/>
          <w:u w:val="single"/>
        </w:rPr>
        <w:fldChar w:fldCharType="separate"/>
      </w:r>
    </w:p>
    <w:p w:rsidR="007F004A" w:rsidRDefault="00DE4A88">
      <w:pPr>
        <w:jc w:val="both"/>
      </w:pPr>
      <w:r>
        <w:t>Observation 4: Same condition is used for allowing d</w:t>
      </w:r>
      <w:r>
        <w:rPr>
          <w:rFonts w:eastAsia="Malgun Gothic"/>
        </w:rPr>
        <w:t xml:space="preserve">iscovery transmission </w:t>
      </w:r>
      <w:r>
        <w:rPr>
          <w:rFonts w:eastAsia="Malgun Gothic"/>
          <w:u w:val="single"/>
        </w:rPr>
        <w:t>at remote UE</w:t>
      </w:r>
      <w:r>
        <w:rPr>
          <w:rFonts w:eastAsia="Malgun Gothic"/>
        </w:rPr>
        <w:t xml:space="preserve"> and for triggering relay selection at </w:t>
      </w:r>
      <w:r>
        <w:rPr>
          <w:rFonts w:eastAsia="Malgun Gothic"/>
          <w:u w:val="single"/>
        </w:rPr>
        <w:t>remote UE</w:t>
      </w:r>
      <w:r>
        <w:rPr>
          <w:rFonts w:eastAsia="Malgun Gothic"/>
        </w:rPr>
        <w:t xml:space="preserve"> for Rel-17 U2N, i.e. if the RSRP measurement value of the cell on which the UE camps (for L2 and L3 U2N Remote UE in RRC_IDLE or RRC_INACTIVE) or the </w:t>
      </w:r>
      <w:proofErr w:type="spellStart"/>
      <w:r>
        <w:rPr>
          <w:rFonts w:eastAsia="Malgun Gothic"/>
        </w:rPr>
        <w:t>PCell</w:t>
      </w:r>
      <w:proofErr w:type="spellEnd"/>
      <w:r>
        <w:rPr>
          <w:rFonts w:eastAsia="Malgun Gothic"/>
        </w:rPr>
        <w:t xml:space="preserve"> (for L3 U2N Remote UE in RRC_CONNECTED) is below </w:t>
      </w:r>
      <w:proofErr w:type="spellStart"/>
      <w:r>
        <w:rPr>
          <w:rFonts w:eastAsia="Malgun Gothic"/>
        </w:rPr>
        <w:t>threshHighRemote</w:t>
      </w:r>
      <w:proofErr w:type="spellEnd"/>
      <w:r>
        <w:rPr>
          <w:rFonts w:eastAsia="Malgun Gothic"/>
        </w:rPr>
        <w:t>, the UE can transmit discovery message and perform relay selection.</w:t>
      </w:r>
      <w:r>
        <w:rPr>
          <w:b/>
          <w:bCs/>
          <w:highlight w:val="yellow"/>
          <w:u w:val="single"/>
        </w:rPr>
        <w:fldChar w:fldCharType="end"/>
      </w:r>
      <w:r>
        <w:rPr>
          <w:b/>
          <w:bCs/>
          <w:highlight w:val="yellow"/>
          <w:u w:val="single"/>
        </w:rPr>
        <w:fldChar w:fldCharType="begin"/>
      </w:r>
      <w:r>
        <w:rPr>
          <w:b/>
          <w:bCs/>
          <w:highlight w:val="yellow"/>
          <w:u w:val="single"/>
        </w:rPr>
        <w:instrText xml:space="preserve"> REF _Ref131773082 \h </w:instrText>
      </w:r>
      <w:r>
        <w:rPr>
          <w:b/>
          <w:bCs/>
          <w:highlight w:val="yellow"/>
          <w:u w:val="single"/>
        </w:rPr>
      </w:r>
      <w:r>
        <w:rPr>
          <w:b/>
          <w:bCs/>
          <w:highlight w:val="yellow"/>
          <w:u w:val="single"/>
        </w:rPr>
        <w:fldChar w:fldCharType="separate"/>
      </w:r>
    </w:p>
    <w:p w:rsidR="007F004A" w:rsidRDefault="00DE4A88">
      <w:pPr>
        <w:jc w:val="both"/>
      </w:pPr>
      <w:r>
        <w:t xml:space="preserve">Observation 5: </w:t>
      </w:r>
      <w:r>
        <w:rPr>
          <w:rFonts w:eastAsia="Malgun Gothic"/>
        </w:rPr>
        <w:t>When RLF happens on the second hop between relay UE and remote UE2, relay UE would send indication to remote UE1 which may trigger relay reselection at remote UE1(based on remote UE1’s upper layers).</w:t>
      </w:r>
      <w:r>
        <w:rPr>
          <w:b/>
          <w:bCs/>
          <w:highlight w:val="yellow"/>
          <w:u w:val="single"/>
        </w:rPr>
        <w:fldChar w:fldCharType="end"/>
      </w:r>
      <w:r>
        <w:rPr>
          <w:b/>
          <w:bCs/>
          <w:highlight w:val="yellow"/>
          <w:u w:val="single"/>
        </w:rPr>
        <w:fldChar w:fldCharType="begin"/>
      </w:r>
      <w:r>
        <w:rPr>
          <w:b/>
          <w:bCs/>
          <w:highlight w:val="yellow"/>
          <w:u w:val="single"/>
        </w:rPr>
        <w:instrText xml:space="preserve"> REF _Ref131773083 \h </w:instrText>
      </w:r>
      <w:r>
        <w:rPr>
          <w:b/>
          <w:bCs/>
          <w:highlight w:val="yellow"/>
          <w:u w:val="single"/>
        </w:rPr>
      </w:r>
      <w:r>
        <w:rPr>
          <w:b/>
          <w:bCs/>
          <w:highlight w:val="yellow"/>
          <w:u w:val="single"/>
        </w:rPr>
        <w:fldChar w:fldCharType="separate"/>
      </w:r>
    </w:p>
    <w:p w:rsidR="007F004A" w:rsidRDefault="00DE4A88">
      <w:pPr>
        <w:jc w:val="both"/>
      </w:pPr>
      <w:r>
        <w:t xml:space="preserve">Observation 6: </w:t>
      </w:r>
      <w:r>
        <w:rPr>
          <w:rFonts w:eastAsia="Malgun Gothic"/>
        </w:rPr>
        <w:t>If remote UE1’s upper layer decides to trigger relay reselection, it would inform the remote UE2 in upper layer procedure, and remote UE2 would decide the new relay UE.</w:t>
      </w:r>
      <w:r>
        <w:rPr>
          <w:b/>
          <w:bCs/>
          <w:highlight w:val="yellow"/>
          <w:u w:val="single"/>
        </w:rPr>
        <w:fldChar w:fldCharType="end"/>
      </w:r>
      <w:r>
        <w:rPr>
          <w:b/>
          <w:bCs/>
          <w:highlight w:val="yellow"/>
          <w:u w:val="single"/>
        </w:rPr>
        <w:fldChar w:fldCharType="begin"/>
      </w:r>
      <w:r>
        <w:rPr>
          <w:b/>
          <w:bCs/>
          <w:highlight w:val="yellow"/>
          <w:u w:val="single"/>
        </w:rPr>
        <w:instrText xml:space="preserve"> REF _Ref131773084 \h </w:instrText>
      </w:r>
      <w:r>
        <w:rPr>
          <w:b/>
          <w:bCs/>
          <w:highlight w:val="yellow"/>
          <w:u w:val="single"/>
        </w:rPr>
      </w:r>
      <w:r>
        <w:rPr>
          <w:b/>
          <w:bCs/>
          <w:highlight w:val="yellow"/>
          <w:u w:val="single"/>
        </w:rPr>
        <w:fldChar w:fldCharType="separate"/>
      </w:r>
    </w:p>
    <w:p w:rsidR="007F004A" w:rsidRDefault="00DE4A88">
      <w:pPr>
        <w:jc w:val="both"/>
      </w:pPr>
      <w:r>
        <w:t xml:space="preserve">Observation 7: </w:t>
      </w:r>
      <w:r>
        <w:rPr>
          <w:rFonts w:eastAsia="Malgun Gothic"/>
        </w:rPr>
        <w:t>When link quality on the second hop between relay UE and remote UE2 is not good, remote UE2 can also trigger the relay reselection. It is possible that both remote UE1 and remote UE2 trigger relay reselection at the same time.</w:t>
      </w:r>
      <w:r>
        <w:rPr>
          <w:b/>
          <w:bCs/>
          <w:highlight w:val="yellow"/>
          <w:u w:val="single"/>
        </w:rPr>
        <w:fldChar w:fldCharType="end"/>
      </w:r>
      <w:r>
        <w:rPr>
          <w:b/>
          <w:bCs/>
          <w:highlight w:val="yellow"/>
          <w:u w:val="single"/>
        </w:rPr>
        <w:fldChar w:fldCharType="begin"/>
      </w:r>
      <w:r>
        <w:rPr>
          <w:b/>
          <w:bCs/>
          <w:highlight w:val="yellow"/>
          <w:u w:val="single"/>
        </w:rPr>
        <w:instrText xml:space="preserve"> REF _Ref131773085 \h </w:instrText>
      </w:r>
      <w:r>
        <w:rPr>
          <w:b/>
          <w:bCs/>
          <w:highlight w:val="yellow"/>
          <w:u w:val="single"/>
        </w:rPr>
      </w:r>
      <w:r>
        <w:rPr>
          <w:b/>
          <w:bCs/>
          <w:highlight w:val="yellow"/>
          <w:u w:val="single"/>
        </w:rPr>
        <w:fldChar w:fldCharType="separate"/>
      </w:r>
    </w:p>
    <w:p w:rsidR="007F004A" w:rsidRDefault="00DE4A88">
      <w:pPr>
        <w:jc w:val="both"/>
      </w:pPr>
      <w:r>
        <w:t xml:space="preserve">Observation 8: </w:t>
      </w:r>
      <w:r>
        <w:rPr>
          <w:rFonts w:eastAsia="Malgun Gothic"/>
        </w:rPr>
        <w:t>The feasibility for direct comparison of SD-RSRP and SL-RSRP is pending on RAN1/RAN4.</w:t>
      </w:r>
      <w:r>
        <w:rPr>
          <w:b/>
          <w:bCs/>
          <w:highlight w:val="yellow"/>
          <w:u w:val="single"/>
        </w:rPr>
        <w:fldChar w:fldCharType="end"/>
      </w:r>
      <w:r>
        <w:rPr>
          <w:b/>
          <w:bCs/>
          <w:highlight w:val="yellow"/>
          <w:u w:val="single"/>
        </w:rPr>
        <w:fldChar w:fldCharType="begin"/>
      </w:r>
      <w:r>
        <w:rPr>
          <w:b/>
          <w:bCs/>
          <w:highlight w:val="yellow"/>
          <w:u w:val="single"/>
        </w:rPr>
        <w:instrText xml:space="preserve"> REF _Ref131773086 \h </w:instrText>
      </w:r>
      <w:r>
        <w:rPr>
          <w:b/>
          <w:bCs/>
          <w:highlight w:val="yellow"/>
          <w:u w:val="single"/>
        </w:rPr>
      </w:r>
      <w:r>
        <w:rPr>
          <w:b/>
          <w:bCs/>
          <w:highlight w:val="yellow"/>
          <w:u w:val="single"/>
        </w:rPr>
        <w:fldChar w:fldCharType="separate"/>
      </w:r>
    </w:p>
    <w:p w:rsidR="007F004A" w:rsidRDefault="00DE4A88">
      <w:pPr>
        <w:jc w:val="both"/>
      </w:pPr>
      <w:r>
        <w:t xml:space="preserve">Observation 9: </w:t>
      </w:r>
      <w:r>
        <w:rPr>
          <w:rFonts w:eastAsia="Malgun Gothic"/>
        </w:rPr>
        <w:t xml:space="preserve">In Rel-17 U2N relay, </w:t>
      </w:r>
      <w:r>
        <w:t xml:space="preserve">if both suitable cells and suitable NR </w:t>
      </w:r>
      <w:proofErr w:type="spellStart"/>
      <w:r>
        <w:t>sidelink</w:t>
      </w:r>
      <w:proofErr w:type="spellEnd"/>
      <w:r>
        <w:t xml:space="preserve"> U2N Relay UEs are available, it is up to NR </w:t>
      </w:r>
      <w:proofErr w:type="spellStart"/>
      <w:r>
        <w:t>sidelink</w:t>
      </w:r>
      <w:proofErr w:type="spellEnd"/>
      <w:r>
        <w:t xml:space="preserve"> U2N Remote UE implementation to select either a cell or a NR </w:t>
      </w:r>
      <w:proofErr w:type="spellStart"/>
      <w:r>
        <w:t>sidelink</w:t>
      </w:r>
      <w:proofErr w:type="spellEnd"/>
      <w:r>
        <w:t xml:space="preserve"> U2N Relay UE.</w:t>
      </w:r>
      <w:r>
        <w:rPr>
          <w:b/>
          <w:bCs/>
          <w:highlight w:val="yellow"/>
          <w:u w:val="single"/>
        </w:rPr>
        <w:fldChar w:fldCharType="end"/>
      </w:r>
      <w:r>
        <w:rPr>
          <w:b/>
          <w:bCs/>
          <w:highlight w:val="yellow"/>
          <w:u w:val="single"/>
        </w:rPr>
        <w:fldChar w:fldCharType="begin"/>
      </w:r>
      <w:r>
        <w:rPr>
          <w:b/>
          <w:bCs/>
          <w:highlight w:val="yellow"/>
          <w:u w:val="single"/>
        </w:rPr>
        <w:instrText xml:space="preserve"> REF _Ref131773087 \h </w:instrText>
      </w:r>
      <w:r>
        <w:rPr>
          <w:b/>
          <w:bCs/>
          <w:highlight w:val="yellow"/>
          <w:u w:val="single"/>
        </w:rPr>
      </w:r>
      <w:r>
        <w:rPr>
          <w:b/>
          <w:bCs/>
          <w:highlight w:val="yellow"/>
          <w:u w:val="single"/>
        </w:rPr>
        <w:fldChar w:fldCharType="separate"/>
      </w:r>
    </w:p>
    <w:p w:rsidR="007F004A" w:rsidRDefault="00DE4A88">
      <w:pPr>
        <w:jc w:val="both"/>
        <w:rPr>
          <w:b/>
          <w:bCs/>
          <w:highlight w:val="yellow"/>
          <w:u w:val="single"/>
        </w:rPr>
      </w:pPr>
      <w:r>
        <w:t xml:space="preserve">Observation 10: </w:t>
      </w:r>
      <w:r>
        <w:rPr>
          <w:rFonts w:eastAsia="Malgun Gothic"/>
        </w:rPr>
        <w:t>The L2 ID pairs between remote UE1 and remote UE2 are different when they are communicating using direct link and using indirect link (i.e. via a U2U relay UE).</w:t>
      </w:r>
      <w:r>
        <w:rPr>
          <w:b/>
          <w:bCs/>
          <w:highlight w:val="yellow"/>
          <w:u w:val="single"/>
        </w:rPr>
        <w:fldChar w:fldCharType="end"/>
      </w:r>
    </w:p>
    <w:p w:rsidR="007F004A" w:rsidRDefault="00DE4A88">
      <w:pPr>
        <w:jc w:val="both"/>
        <w:rPr>
          <w:b/>
        </w:rPr>
      </w:pPr>
      <w:r>
        <w:rPr>
          <w:b/>
          <w:bCs/>
          <w:highlight w:val="yellow"/>
          <w:u w:val="single"/>
        </w:rPr>
        <w:fldChar w:fldCharType="begin"/>
      </w:r>
      <w:r>
        <w:rPr>
          <w:b/>
          <w:bCs/>
          <w:highlight w:val="yellow"/>
          <w:u w:val="single"/>
        </w:rPr>
        <w:instrText xml:space="preserve"> REF _Ref127540668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1: RAN2 to ag</w:t>
      </w:r>
      <w:r>
        <w:rPr>
          <w:b/>
        </w:rPr>
        <w:t>r</w:t>
      </w:r>
      <w:r>
        <w:rPr>
          <w:b/>
        </w:rPr>
        <w:t>ee that in U2U relay, RRC_CONNECTED remote/relay UEs can obtain discovery configuration via dedicated signalling.</w:t>
      </w:r>
      <w:r>
        <w:rPr>
          <w:b/>
          <w:bCs/>
          <w:highlight w:val="yellow"/>
          <w:u w:val="single"/>
        </w:rPr>
        <w:fldChar w:fldCharType="end"/>
      </w:r>
      <w:r>
        <w:rPr>
          <w:b/>
          <w:bCs/>
          <w:highlight w:val="yellow"/>
          <w:u w:val="single"/>
        </w:rPr>
        <w:fldChar w:fldCharType="begin"/>
      </w:r>
      <w:r>
        <w:rPr>
          <w:b/>
          <w:bCs/>
          <w:highlight w:val="yellow"/>
          <w:u w:val="single"/>
        </w:rPr>
        <w:instrText xml:space="preserve"> REF _Ref127540669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2: No U2U relay special configuration is needed (e.g. for discovery configuration acquisition) in the dedicated signalling to RRC_CONNECTED remote/relay UEs.</w:t>
      </w:r>
      <w:r>
        <w:rPr>
          <w:b/>
          <w:bCs/>
          <w:highlight w:val="yellow"/>
          <w:u w:val="single"/>
        </w:rPr>
        <w:fldChar w:fldCharType="end"/>
      </w:r>
      <w:r>
        <w:rPr>
          <w:b/>
          <w:bCs/>
          <w:highlight w:val="yellow"/>
          <w:u w:val="single"/>
        </w:rPr>
        <w:fldChar w:fldCharType="begin"/>
      </w:r>
      <w:r>
        <w:rPr>
          <w:b/>
          <w:bCs/>
          <w:highlight w:val="yellow"/>
          <w:u w:val="single"/>
        </w:rPr>
        <w:instrText xml:space="preserve"> REF _Ref127540670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3: Resource allocation mode-1 and mode-2 are supported in U2U relay for both remote UEs and relay UE.</w:t>
      </w:r>
      <w:r>
        <w:rPr>
          <w:b/>
          <w:bCs/>
          <w:highlight w:val="yellow"/>
          <w:u w:val="single"/>
        </w:rPr>
        <w:fldChar w:fldCharType="end"/>
      </w:r>
      <w:r>
        <w:rPr>
          <w:b/>
          <w:bCs/>
          <w:highlight w:val="yellow"/>
          <w:u w:val="single"/>
        </w:rPr>
        <w:fldChar w:fldCharType="begin"/>
      </w:r>
      <w:r>
        <w:rPr>
          <w:b/>
          <w:bCs/>
          <w:highlight w:val="yellow"/>
          <w:u w:val="single"/>
        </w:rPr>
        <w:instrText xml:space="preserve"> REF _Ref127540671 \h  \* MERGEFORMAT </w:instrText>
      </w:r>
      <w:r>
        <w:rPr>
          <w:b/>
          <w:bCs/>
          <w:highlight w:val="yellow"/>
          <w:u w:val="single"/>
        </w:rPr>
      </w:r>
      <w:r>
        <w:rPr>
          <w:b/>
          <w:bCs/>
          <w:highlight w:val="yellow"/>
          <w:u w:val="single"/>
        </w:rPr>
        <w:fldChar w:fldCharType="separate"/>
      </w:r>
    </w:p>
    <w:p w:rsidR="007F004A" w:rsidRDefault="00DE4A88">
      <w:pPr>
        <w:jc w:val="both"/>
        <w:rPr>
          <w:b/>
        </w:rPr>
      </w:pPr>
      <w:r>
        <w:rPr>
          <w:b/>
        </w:rPr>
        <w:lastRenderedPageBreak/>
        <w:t xml:space="preserve">Proposal 4: From RAN2’s point of view, the authorization information regarding whether the UE is authorized to act as a 5G </w:t>
      </w:r>
      <w:proofErr w:type="spellStart"/>
      <w:r>
        <w:rPr>
          <w:b/>
        </w:rPr>
        <w:t>ProSe</w:t>
      </w:r>
      <w:proofErr w:type="spellEnd"/>
      <w:r>
        <w:rPr>
          <w:b/>
        </w:rPr>
        <w:t xml:space="preserve"> Layer-3 UE-to-UE Relay or Layer-3 U2U UE, is not needed. FFS for Layer-2 UE-to-UE relay and Layer-2 U2U UE.</w:t>
      </w:r>
      <w:r>
        <w:rPr>
          <w:b/>
          <w:bCs/>
          <w:highlight w:val="yellow"/>
          <w:u w:val="single"/>
        </w:rPr>
        <w:fldChar w:fldCharType="end"/>
      </w:r>
      <w:r>
        <w:rPr>
          <w:b/>
          <w:bCs/>
          <w:highlight w:val="yellow"/>
          <w:u w:val="single"/>
        </w:rPr>
        <w:fldChar w:fldCharType="begin"/>
      </w:r>
      <w:r>
        <w:rPr>
          <w:b/>
          <w:bCs/>
          <w:highlight w:val="yellow"/>
          <w:u w:val="single"/>
        </w:rPr>
        <w:instrText xml:space="preserve"> REF _Ref127540673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5: If Proposal 4 is agreed, send a reply LS to SA2 on authorization.</w:t>
      </w:r>
      <w:r>
        <w:rPr>
          <w:b/>
          <w:bCs/>
          <w:highlight w:val="yellow"/>
          <w:u w:val="single"/>
        </w:rPr>
        <w:fldChar w:fldCharType="end"/>
      </w:r>
      <w:r>
        <w:rPr>
          <w:b/>
          <w:bCs/>
          <w:highlight w:val="yellow"/>
          <w:u w:val="single"/>
        </w:rPr>
        <w:fldChar w:fldCharType="begin"/>
      </w:r>
      <w:r>
        <w:rPr>
          <w:b/>
          <w:bCs/>
          <w:highlight w:val="yellow"/>
          <w:u w:val="single"/>
        </w:rPr>
        <w:instrText xml:space="preserve"> REF _Ref127540696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6: For mode-A discovery, the discovery message can be transmitted by U2U remote UE when the PC5 RSRP (FFS SL-RSRP or SD-RSRP) of the direct link falling below a threshold.</w:t>
      </w:r>
      <w:r>
        <w:rPr>
          <w:b/>
          <w:bCs/>
          <w:highlight w:val="yellow"/>
          <w:u w:val="single"/>
        </w:rPr>
        <w:fldChar w:fldCharType="end"/>
      </w:r>
      <w:r>
        <w:rPr>
          <w:b/>
          <w:bCs/>
          <w:highlight w:val="yellow"/>
          <w:u w:val="single"/>
        </w:rPr>
        <w:fldChar w:fldCharType="begin"/>
      </w:r>
      <w:r>
        <w:rPr>
          <w:b/>
          <w:bCs/>
          <w:highlight w:val="yellow"/>
          <w:u w:val="single"/>
        </w:rPr>
        <w:instrText xml:space="preserve"> REF _Ref127540697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7: For mode-B discovery, the discovery message can be responded by a remote UE when the PC5 RSRP (FFS SL-RSRP or SD-RSRP) between the remote UE and the relay UE is above a configured threshold.</w:t>
      </w:r>
      <w:r>
        <w:rPr>
          <w:b/>
          <w:bCs/>
          <w:highlight w:val="yellow"/>
          <w:u w:val="single"/>
        </w:rPr>
        <w:fldChar w:fldCharType="end"/>
      </w:r>
      <w:r>
        <w:rPr>
          <w:b/>
          <w:bCs/>
          <w:highlight w:val="yellow"/>
          <w:u w:val="single"/>
        </w:rPr>
        <w:fldChar w:fldCharType="begin"/>
      </w:r>
      <w:r>
        <w:rPr>
          <w:b/>
          <w:bCs/>
          <w:highlight w:val="yellow"/>
          <w:u w:val="single"/>
        </w:rPr>
        <w:instrText xml:space="preserve"> REF _Ref127540698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8: RAN2 to further discuss the condition for discovery message forwarding/responding at relay UE, e.g. the relay UE should only forward/respond the discovery message when the PC5 RSRP (FFS SL-RSRP or SD-RSRP) between the relay UE and the remote UE from which the discovery message is received, is above a configured threshold.</w:t>
      </w:r>
      <w:r>
        <w:rPr>
          <w:b/>
          <w:bCs/>
          <w:highlight w:val="yellow"/>
          <w:u w:val="single"/>
        </w:rPr>
        <w:fldChar w:fldCharType="end"/>
      </w:r>
      <w:r>
        <w:rPr>
          <w:b/>
          <w:bCs/>
          <w:highlight w:val="yellow"/>
          <w:u w:val="single"/>
        </w:rPr>
        <w:fldChar w:fldCharType="begin"/>
      </w:r>
      <w:r>
        <w:rPr>
          <w:b/>
          <w:bCs/>
          <w:highlight w:val="yellow"/>
          <w:u w:val="single"/>
        </w:rPr>
        <w:instrText xml:space="preserve"> REF _Ref127540699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9: RAN2 to agree that the same dedicated discovery resource pool (defined in Rel-17), if configured, can be used for non-relay discovery, U2N relay discovery and/or U2U relay discovery as baseline. Can be revisited if any impact on co-existence between U2N/U2U.</w:t>
      </w:r>
      <w:r>
        <w:rPr>
          <w:b/>
          <w:bCs/>
          <w:highlight w:val="yellow"/>
          <w:u w:val="single"/>
        </w:rPr>
        <w:fldChar w:fldCharType="end"/>
      </w:r>
      <w:r>
        <w:rPr>
          <w:b/>
          <w:bCs/>
          <w:highlight w:val="yellow"/>
          <w:u w:val="single"/>
        </w:rPr>
        <w:fldChar w:fldCharType="begin"/>
      </w:r>
      <w:r>
        <w:rPr>
          <w:b/>
          <w:bCs/>
          <w:highlight w:val="yellow"/>
          <w:u w:val="single"/>
        </w:rPr>
        <w:instrText xml:space="preserve"> REF _Ref127540700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10: RAN2 to discuss whether the condition to control discovery message transmissions can be used to control DCR message as well in case of discovery integrated into PC5 unicast link establishment procedure.</w:t>
      </w:r>
      <w:r>
        <w:rPr>
          <w:b/>
          <w:bCs/>
          <w:highlight w:val="yellow"/>
          <w:u w:val="single"/>
        </w:rPr>
        <w:fldChar w:fldCharType="end"/>
      </w:r>
      <w:r>
        <w:rPr>
          <w:b/>
          <w:bCs/>
          <w:highlight w:val="yellow"/>
          <w:u w:val="single"/>
        </w:rPr>
        <w:fldChar w:fldCharType="begin"/>
      </w:r>
      <w:r>
        <w:rPr>
          <w:b/>
          <w:bCs/>
          <w:highlight w:val="yellow"/>
          <w:u w:val="single"/>
        </w:rPr>
        <w:instrText xml:space="preserve"> REF _Ref131773116 \h  \* MERGEFORMAT </w:instrText>
      </w:r>
      <w:r>
        <w:rPr>
          <w:b/>
          <w:bCs/>
          <w:highlight w:val="yellow"/>
          <w:u w:val="single"/>
        </w:rPr>
      </w:r>
      <w:r>
        <w:rPr>
          <w:b/>
          <w:bCs/>
          <w:highlight w:val="yellow"/>
          <w:u w:val="single"/>
        </w:rPr>
        <w:fldChar w:fldCharType="separate"/>
      </w:r>
    </w:p>
    <w:p w:rsidR="007F004A" w:rsidRDefault="00DE4A88">
      <w:pPr>
        <w:jc w:val="both"/>
        <w:rPr>
          <w:b/>
        </w:rPr>
      </w:pPr>
      <w:r>
        <w:rPr>
          <w:b/>
        </w:rPr>
        <w:t xml:space="preserve">Proposal 11: </w:t>
      </w:r>
      <w:r>
        <w:rPr>
          <w:rFonts w:eastAsia="Malgun Gothic"/>
          <w:b/>
        </w:rPr>
        <w:t>Leave the decision to SA2 of whether/how to handle the case that relay reselection is triggered simultaneously at both remote UE1 and remote UE2. Send a LS to SA2 to inform this if agreed.</w:t>
      </w:r>
      <w:r>
        <w:rPr>
          <w:b/>
          <w:bCs/>
          <w:highlight w:val="yellow"/>
          <w:u w:val="single"/>
        </w:rPr>
        <w:fldChar w:fldCharType="end"/>
      </w:r>
      <w:r>
        <w:rPr>
          <w:b/>
          <w:bCs/>
          <w:highlight w:val="yellow"/>
          <w:u w:val="single"/>
        </w:rPr>
        <w:fldChar w:fldCharType="begin"/>
      </w:r>
      <w:r>
        <w:rPr>
          <w:b/>
          <w:bCs/>
          <w:highlight w:val="yellow"/>
          <w:u w:val="single"/>
        </w:rPr>
        <w:instrText xml:space="preserve"> REF _Ref131773117 \h  \* MERGEFORMAT </w:instrText>
      </w:r>
      <w:r>
        <w:rPr>
          <w:b/>
          <w:bCs/>
          <w:highlight w:val="yellow"/>
          <w:u w:val="single"/>
        </w:rPr>
      </w:r>
      <w:r>
        <w:rPr>
          <w:b/>
          <w:bCs/>
          <w:highlight w:val="yellow"/>
          <w:u w:val="single"/>
        </w:rPr>
        <w:fldChar w:fldCharType="separate"/>
      </w:r>
    </w:p>
    <w:p w:rsidR="007F004A" w:rsidRDefault="00DE4A88">
      <w:pPr>
        <w:jc w:val="both"/>
        <w:rPr>
          <w:b/>
        </w:rPr>
      </w:pPr>
      <w:r>
        <w:rPr>
          <w:b/>
        </w:rPr>
        <w:t>Proposal 12: There is no need to consider the second hop quality (between U2U relay and remote UE2) by remote UE1 to trigger relay reselection because the second hop quality is already considered by remote UE2 as its current hop quality.</w:t>
      </w:r>
      <w:r>
        <w:rPr>
          <w:b/>
          <w:bCs/>
          <w:highlight w:val="yellow"/>
          <w:u w:val="single"/>
        </w:rPr>
        <w:fldChar w:fldCharType="end"/>
      </w:r>
      <w:r>
        <w:rPr>
          <w:b/>
          <w:bCs/>
          <w:highlight w:val="yellow"/>
          <w:u w:val="single"/>
        </w:rPr>
        <w:fldChar w:fldCharType="begin"/>
      </w:r>
      <w:r>
        <w:rPr>
          <w:b/>
          <w:bCs/>
          <w:highlight w:val="yellow"/>
          <w:u w:val="single"/>
        </w:rPr>
        <w:instrText xml:space="preserve"> REF _Ref131773119 \h  \* MERGEFORMAT </w:instrText>
      </w:r>
      <w:r>
        <w:rPr>
          <w:b/>
          <w:bCs/>
          <w:highlight w:val="yellow"/>
          <w:u w:val="single"/>
        </w:rPr>
      </w:r>
      <w:r>
        <w:rPr>
          <w:b/>
          <w:bCs/>
          <w:highlight w:val="yellow"/>
          <w:u w:val="single"/>
        </w:rPr>
        <w:fldChar w:fldCharType="separate"/>
      </w:r>
    </w:p>
    <w:p w:rsidR="00757A96" w:rsidRDefault="00DE4A88">
      <w:pPr>
        <w:jc w:val="both"/>
        <w:rPr>
          <w:b/>
          <w:bCs/>
          <w:highlight w:val="yellow"/>
          <w:u w:val="single"/>
        </w:rPr>
      </w:pPr>
      <w:r>
        <w:rPr>
          <w:b/>
        </w:rPr>
        <w:t xml:space="preserve">Proposal 13: After relay reselection triggering by remote UE1, the PC5-RSRP between the relay UE and remote UE2 should be considered by remote UE2, e.g. remote UE2 would decide the relay UE to be selected when </w:t>
      </w:r>
      <w:r>
        <w:rPr>
          <w:rFonts w:eastAsia="等线"/>
          <w:b/>
          <w:lang w:val="en-US"/>
        </w:rPr>
        <w:t>PC5-RSRP between a relay UE and remote UE2 is above a threshold</w:t>
      </w:r>
      <w:r>
        <w:rPr>
          <w:rFonts w:eastAsia="Malgun Gothic"/>
          <w:b/>
        </w:rPr>
        <w:t>.</w:t>
      </w:r>
      <w:r>
        <w:rPr>
          <w:b/>
          <w:bCs/>
          <w:highlight w:val="yellow"/>
          <w:u w:val="single"/>
        </w:rPr>
        <w:fldChar w:fldCharType="end"/>
      </w:r>
    </w:p>
    <w:p w:rsidR="007F004A" w:rsidRPr="00757A96" w:rsidRDefault="00DE4A88">
      <w:pPr>
        <w:jc w:val="both"/>
        <w:rPr>
          <w:rFonts w:eastAsia="Malgun Gothic"/>
          <w:b/>
        </w:rPr>
      </w:pPr>
      <w:r w:rsidRPr="00757A96">
        <w:rPr>
          <w:rFonts w:eastAsia="Malgun Gothic"/>
          <w:b/>
        </w:rPr>
        <w:fldChar w:fldCharType="begin"/>
      </w:r>
      <w:r w:rsidRPr="00757A96">
        <w:rPr>
          <w:rFonts w:eastAsia="Malgun Gothic"/>
          <w:b/>
        </w:rPr>
        <w:instrText xml:space="preserve"> REF _Ref131773120 \h  \* MERGEFORMAT </w:instrText>
      </w:r>
      <w:r w:rsidRPr="00757A96">
        <w:rPr>
          <w:rFonts w:eastAsia="Malgun Gothic"/>
          <w:b/>
        </w:rPr>
      </w:r>
      <w:r w:rsidRPr="00757A96">
        <w:rPr>
          <w:rFonts w:eastAsia="Malgun Gothic"/>
          <w:b/>
        </w:rPr>
        <w:fldChar w:fldCharType="separate"/>
      </w:r>
      <w:r w:rsidR="00757A96" w:rsidRPr="00757A96">
        <w:rPr>
          <w:rFonts w:eastAsia="Malgun Gothic"/>
          <w:b/>
        </w:rPr>
        <w:t xml:space="preserve">Proposal 14: If direct comparison between SD-RSRP and SL-RSRP is </w:t>
      </w:r>
      <w:r w:rsidR="00757A96" w:rsidRPr="00757A96">
        <w:rPr>
          <w:rFonts w:eastAsia="Malgun Gothic" w:hint="eastAsia"/>
          <w:b/>
        </w:rPr>
        <w:t>NOT</w:t>
      </w:r>
      <w:r w:rsidR="00757A96" w:rsidRPr="00757A96">
        <w:rPr>
          <w:rFonts w:eastAsia="Malgun Gothic"/>
          <w:b/>
        </w:rPr>
        <w:t xml:space="preserve"> feasible as confirmed by RAN1/RAN4, different thresholds are configured for SL-RSRP and SD-RSRP in relay UE selection and reselection.</w:t>
      </w:r>
      <w:r w:rsidRPr="00757A96">
        <w:rPr>
          <w:rFonts w:eastAsia="Malgun Gothic"/>
          <w:b/>
        </w:rPr>
        <w:fldChar w:fldCharType="end"/>
      </w:r>
      <w:r w:rsidRPr="00757A96">
        <w:rPr>
          <w:rFonts w:eastAsia="Malgun Gothic"/>
          <w:b/>
        </w:rPr>
        <w:fldChar w:fldCharType="begin"/>
      </w:r>
      <w:r w:rsidRPr="00757A96">
        <w:rPr>
          <w:rFonts w:eastAsia="Malgun Gothic"/>
          <w:b/>
        </w:rPr>
        <w:instrText xml:space="preserve"> REF _Ref131773121 \h  \* MERGEFORMAT </w:instrText>
      </w:r>
      <w:r w:rsidRPr="00757A96">
        <w:rPr>
          <w:rFonts w:eastAsia="Malgun Gothic"/>
          <w:b/>
        </w:rPr>
      </w:r>
      <w:r w:rsidRPr="00757A96">
        <w:rPr>
          <w:rFonts w:eastAsia="Malgun Gothic"/>
          <w:b/>
        </w:rPr>
        <w:fldChar w:fldCharType="separate"/>
      </w:r>
    </w:p>
    <w:p w:rsidR="007F004A" w:rsidRDefault="00DE4A88">
      <w:pPr>
        <w:jc w:val="both"/>
        <w:rPr>
          <w:b/>
          <w:bCs/>
          <w:highlight w:val="yellow"/>
          <w:u w:val="single"/>
        </w:rPr>
      </w:pPr>
      <w:r>
        <w:rPr>
          <w:b/>
        </w:rPr>
        <w:t xml:space="preserve">Proposal 15: </w:t>
      </w:r>
      <w:r>
        <w:rPr>
          <w:rFonts w:eastAsia="Malgun Gothic"/>
          <w:b/>
        </w:rPr>
        <w:t xml:space="preserve">RAN2 to discuss which </w:t>
      </w:r>
      <w:r>
        <w:rPr>
          <w:rFonts w:eastAsia="Malgun Gothic"/>
          <w:b/>
          <w:lang w:eastAsia="en-GB"/>
        </w:rPr>
        <w:t>interpretation</w:t>
      </w:r>
      <w:r>
        <w:rPr>
          <w:rFonts w:eastAsia="Malgun Gothic"/>
          <w:b/>
        </w:rPr>
        <w:t xml:space="preserve"> is the correct understanding and send a LS to SA2 to confirm.</w:t>
      </w:r>
      <w:r>
        <w:rPr>
          <w:b/>
          <w:bCs/>
          <w:highlight w:val="yellow"/>
          <w:u w:val="single"/>
        </w:rPr>
        <w:fldChar w:fldCharType="end"/>
      </w:r>
    </w:p>
    <w:p w:rsidR="007F004A" w:rsidRDefault="00DE4A88">
      <w:pPr>
        <w:rPr>
          <w:rFonts w:eastAsia="Malgun Gothic"/>
          <w:b/>
          <w:lang w:eastAsia="en-GB"/>
        </w:rPr>
      </w:pPr>
      <w:r>
        <w:rPr>
          <w:rFonts w:eastAsia="Malgun Gothic"/>
          <w:b/>
          <w:lang w:eastAsia="en-GB"/>
        </w:rPr>
        <w:t xml:space="preserve">- Interpretation 1: UE can compare or select from direct link and indirect link based on two </w:t>
      </w:r>
      <w:r>
        <w:rPr>
          <w:rFonts w:eastAsia="宋体" w:hint="eastAsia"/>
          <w:b/>
          <w:lang w:val="en-US" w:eastAsia="zh-CN"/>
        </w:rPr>
        <w:t>PC5-</w:t>
      </w:r>
      <w:r>
        <w:rPr>
          <w:rFonts w:eastAsia="Malgun Gothic"/>
          <w:b/>
          <w:lang w:eastAsia="en-GB"/>
        </w:rPr>
        <w:t>RSRPs even the two links are using different L2 ID pair;</w:t>
      </w:r>
    </w:p>
    <w:p w:rsidR="007F004A" w:rsidRDefault="00DE4A88">
      <w:pPr>
        <w:rPr>
          <w:rFonts w:eastAsia="Malgun Gothic"/>
          <w:lang w:eastAsia="en-GB"/>
        </w:rPr>
      </w:pPr>
      <w:r>
        <w:rPr>
          <w:rFonts w:eastAsia="Malgun Gothic"/>
          <w:b/>
          <w:lang w:eastAsia="en-GB"/>
        </w:rPr>
        <w:t xml:space="preserve">- Interpretation 2: UE cannot compare or select from direct link and indirect link based on two </w:t>
      </w:r>
      <w:r>
        <w:rPr>
          <w:rFonts w:eastAsia="宋体" w:hint="eastAsia"/>
          <w:b/>
          <w:lang w:val="en-US" w:eastAsia="zh-CN"/>
        </w:rPr>
        <w:t>PC5-</w:t>
      </w:r>
      <w:r>
        <w:rPr>
          <w:rFonts w:eastAsia="Malgun Gothic"/>
          <w:b/>
          <w:lang w:eastAsia="en-GB"/>
        </w:rPr>
        <w:t>RSRPs because the two links are using different L2 ID pair.</w:t>
      </w:r>
      <w:r>
        <w:rPr>
          <w:b/>
          <w:bCs/>
          <w:highlight w:val="yellow"/>
          <w:u w:val="single"/>
        </w:rPr>
        <w:fldChar w:fldCharType="begin"/>
      </w:r>
      <w:r>
        <w:rPr>
          <w:b/>
          <w:bCs/>
          <w:highlight w:val="yellow"/>
          <w:u w:val="single"/>
        </w:rPr>
        <w:instrText xml:space="preserve"> REF _Ref131773087 \h  \* MERGEFORMAT </w:instrText>
      </w:r>
      <w:r>
        <w:rPr>
          <w:b/>
          <w:bCs/>
          <w:highlight w:val="yellow"/>
          <w:u w:val="single"/>
        </w:rPr>
      </w:r>
      <w:r>
        <w:rPr>
          <w:b/>
          <w:bCs/>
          <w:highlight w:val="yellow"/>
          <w:u w:val="single"/>
        </w:rPr>
        <w:fldChar w:fldCharType="end"/>
      </w:r>
    </w:p>
    <w:bookmarkEnd w:id="45"/>
    <w:p w:rsidR="007F004A" w:rsidRDefault="00DE4A88">
      <w:pPr>
        <w:pStyle w:val="1"/>
      </w:pPr>
      <w:r>
        <w:t>4. References</w:t>
      </w:r>
    </w:p>
    <w:p w:rsidR="007F004A" w:rsidRDefault="00DE4A88">
      <w:pPr>
        <w:pStyle w:val="Reference"/>
        <w:rPr>
          <w:lang w:val="en-US"/>
        </w:rPr>
      </w:pPr>
      <w:bookmarkStart w:id="46" w:name="_Ref115444897"/>
      <w:r>
        <w:rPr>
          <w:lang w:val="en-US"/>
        </w:rPr>
        <w:t>RAN2 #121 chairman notes;</w:t>
      </w:r>
      <w:bookmarkEnd w:id="46"/>
    </w:p>
    <w:p w:rsidR="007F004A" w:rsidRDefault="00DE4A88">
      <w:pPr>
        <w:pStyle w:val="Reference"/>
        <w:rPr>
          <w:lang w:val="en-US"/>
        </w:rPr>
      </w:pPr>
      <w:bookmarkStart w:id="47" w:name="_Ref127373356"/>
      <w:r>
        <w:rPr>
          <w:lang w:val="en-US"/>
        </w:rPr>
        <w:t>R2-2213121, Summary of agenda item 8.9.2 on UE-to-UE relay, vivo (Rapporteur), 3GPP TSG-RAN WG2 Meeting #120, Toulouse, France, 14th – 18th November 2022;</w:t>
      </w:r>
      <w:bookmarkEnd w:id="47"/>
    </w:p>
    <w:p w:rsidR="007F004A" w:rsidRDefault="00DE4A88">
      <w:pPr>
        <w:pStyle w:val="Reference"/>
        <w:rPr>
          <w:lang w:val="en-US"/>
        </w:rPr>
      </w:pPr>
      <w:bookmarkStart w:id="48" w:name="_Ref127390746"/>
      <w:r>
        <w:rPr>
          <w:lang w:val="en-US"/>
        </w:rPr>
        <w:t>3GPP TS 38.331 V17.4.0 (2023-03);</w:t>
      </w:r>
      <w:bookmarkEnd w:id="48"/>
    </w:p>
    <w:p w:rsidR="007F004A" w:rsidRDefault="00DE4A88">
      <w:pPr>
        <w:pStyle w:val="Reference"/>
        <w:rPr>
          <w:lang w:val="en-US"/>
        </w:rPr>
      </w:pPr>
      <w:bookmarkStart w:id="49" w:name="_Ref127391435"/>
      <w:r>
        <w:rPr>
          <w:lang w:val="en-US"/>
        </w:rPr>
        <w:t>3GPP TS 23.304 V18.1.0 (2023-03);</w:t>
      </w:r>
      <w:bookmarkEnd w:id="49"/>
    </w:p>
    <w:p w:rsidR="007F004A" w:rsidRDefault="00DE4A88">
      <w:pPr>
        <w:pStyle w:val="Reference"/>
        <w:rPr>
          <w:lang w:val="en-US"/>
        </w:rPr>
      </w:pPr>
      <w:bookmarkStart w:id="50" w:name="_Ref127390783"/>
      <w:r>
        <w:rPr>
          <w:lang w:val="en-US"/>
        </w:rPr>
        <w:t>3GPP TR 23.700-33 V18.0.0 (2022-12);</w:t>
      </w:r>
      <w:bookmarkEnd w:id="50"/>
    </w:p>
    <w:sectPr w:rsidR="007F004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F52" w:rsidRDefault="00B55F52">
      <w:pPr>
        <w:spacing w:after="0"/>
      </w:pPr>
      <w:r>
        <w:separator/>
      </w:r>
    </w:p>
  </w:endnote>
  <w:endnote w:type="continuationSeparator" w:id="0">
    <w:p w:rsidR="00B55F52" w:rsidRDefault="00B55F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F52" w:rsidRDefault="00B55F52">
      <w:pPr>
        <w:spacing w:after="0"/>
      </w:pPr>
      <w:r>
        <w:separator/>
      </w:r>
    </w:p>
  </w:footnote>
  <w:footnote w:type="continuationSeparator" w:id="0">
    <w:p w:rsidR="00B55F52" w:rsidRDefault="00B55F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8D3384"/>
    <w:multiLevelType w:val="multilevel"/>
    <w:tmpl w:val="178D3384"/>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2B2A2B7F"/>
    <w:multiLevelType w:val="multilevel"/>
    <w:tmpl w:val="2B2A2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EE91076"/>
    <w:multiLevelType w:val="multilevel"/>
    <w:tmpl w:val="4EE91076"/>
    <w:lvl w:ilvl="0">
      <w:start w:val="2"/>
      <w:numFmt w:val="bullet"/>
      <w:lvlText w:val="-"/>
      <w:lvlJc w:val="left"/>
      <w:pPr>
        <w:ind w:left="1619" w:hanging="360"/>
      </w:pPr>
      <w:rPr>
        <w:rFonts w:ascii="Arial" w:eastAsia="等线"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66D3B11"/>
    <w:multiLevelType w:val="multilevel"/>
    <w:tmpl w:val="666D3B11"/>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6"/>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04DF8"/>
    <w:rsid w:val="00010A48"/>
    <w:rsid w:val="00011FB3"/>
    <w:rsid w:val="00012464"/>
    <w:rsid w:val="00012FC5"/>
    <w:rsid w:val="00014027"/>
    <w:rsid w:val="00021824"/>
    <w:rsid w:val="00022E4A"/>
    <w:rsid w:val="00023163"/>
    <w:rsid w:val="00023FF7"/>
    <w:rsid w:val="0002751E"/>
    <w:rsid w:val="000278EC"/>
    <w:rsid w:val="00030187"/>
    <w:rsid w:val="000317AB"/>
    <w:rsid w:val="0003276D"/>
    <w:rsid w:val="000350F9"/>
    <w:rsid w:val="00040F90"/>
    <w:rsid w:val="00044C33"/>
    <w:rsid w:val="000460A9"/>
    <w:rsid w:val="000463E7"/>
    <w:rsid w:val="000466CA"/>
    <w:rsid w:val="0004771F"/>
    <w:rsid w:val="00050A59"/>
    <w:rsid w:val="0005307B"/>
    <w:rsid w:val="00054BB9"/>
    <w:rsid w:val="0005745E"/>
    <w:rsid w:val="000615F5"/>
    <w:rsid w:val="00061755"/>
    <w:rsid w:val="0006179E"/>
    <w:rsid w:val="000617DB"/>
    <w:rsid w:val="0006322D"/>
    <w:rsid w:val="0006405F"/>
    <w:rsid w:val="0006434A"/>
    <w:rsid w:val="00065C9E"/>
    <w:rsid w:val="00065F5D"/>
    <w:rsid w:val="00067D6C"/>
    <w:rsid w:val="00072D31"/>
    <w:rsid w:val="00074513"/>
    <w:rsid w:val="00074BDD"/>
    <w:rsid w:val="0007552B"/>
    <w:rsid w:val="000757F8"/>
    <w:rsid w:val="00076E4C"/>
    <w:rsid w:val="00084D7D"/>
    <w:rsid w:val="00087A8E"/>
    <w:rsid w:val="00091044"/>
    <w:rsid w:val="00091FEE"/>
    <w:rsid w:val="0009231A"/>
    <w:rsid w:val="0009406D"/>
    <w:rsid w:val="000954D2"/>
    <w:rsid w:val="000A18EB"/>
    <w:rsid w:val="000A5580"/>
    <w:rsid w:val="000A5FF3"/>
    <w:rsid w:val="000A6394"/>
    <w:rsid w:val="000B1F74"/>
    <w:rsid w:val="000B3AC5"/>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F11D4"/>
    <w:rsid w:val="000F30A2"/>
    <w:rsid w:val="000F3435"/>
    <w:rsid w:val="000F571C"/>
    <w:rsid w:val="0010239A"/>
    <w:rsid w:val="001031B2"/>
    <w:rsid w:val="00104544"/>
    <w:rsid w:val="00107586"/>
    <w:rsid w:val="0011067D"/>
    <w:rsid w:val="001117BD"/>
    <w:rsid w:val="00111E58"/>
    <w:rsid w:val="0011629D"/>
    <w:rsid w:val="001178D1"/>
    <w:rsid w:val="0012012A"/>
    <w:rsid w:val="0012045C"/>
    <w:rsid w:val="001211B3"/>
    <w:rsid w:val="00122401"/>
    <w:rsid w:val="001242F9"/>
    <w:rsid w:val="00126AA0"/>
    <w:rsid w:val="00127733"/>
    <w:rsid w:val="00130B74"/>
    <w:rsid w:val="001317D9"/>
    <w:rsid w:val="001332DA"/>
    <w:rsid w:val="00133D10"/>
    <w:rsid w:val="00135950"/>
    <w:rsid w:val="00141448"/>
    <w:rsid w:val="00143725"/>
    <w:rsid w:val="0014537B"/>
    <w:rsid w:val="001459AE"/>
    <w:rsid w:val="00145D43"/>
    <w:rsid w:val="00145EB7"/>
    <w:rsid w:val="001473BC"/>
    <w:rsid w:val="0015330A"/>
    <w:rsid w:val="0015673F"/>
    <w:rsid w:val="00157962"/>
    <w:rsid w:val="0016156C"/>
    <w:rsid w:val="0016191F"/>
    <w:rsid w:val="00161F70"/>
    <w:rsid w:val="00162575"/>
    <w:rsid w:val="0016288A"/>
    <w:rsid w:val="00164579"/>
    <w:rsid w:val="00164586"/>
    <w:rsid w:val="00165418"/>
    <w:rsid w:val="00166A0D"/>
    <w:rsid w:val="00167861"/>
    <w:rsid w:val="0016790C"/>
    <w:rsid w:val="00167DEE"/>
    <w:rsid w:val="001701FA"/>
    <w:rsid w:val="0017284A"/>
    <w:rsid w:val="00176D6C"/>
    <w:rsid w:val="0018052F"/>
    <w:rsid w:val="00182254"/>
    <w:rsid w:val="00183B7E"/>
    <w:rsid w:val="00191141"/>
    <w:rsid w:val="00192C46"/>
    <w:rsid w:val="00193C5E"/>
    <w:rsid w:val="00196227"/>
    <w:rsid w:val="00196393"/>
    <w:rsid w:val="0019691E"/>
    <w:rsid w:val="00197B70"/>
    <w:rsid w:val="00197DFE"/>
    <w:rsid w:val="001A0858"/>
    <w:rsid w:val="001A11AF"/>
    <w:rsid w:val="001A12CE"/>
    <w:rsid w:val="001A1567"/>
    <w:rsid w:val="001A34FC"/>
    <w:rsid w:val="001A383B"/>
    <w:rsid w:val="001A4B81"/>
    <w:rsid w:val="001A671A"/>
    <w:rsid w:val="001A7453"/>
    <w:rsid w:val="001A7B60"/>
    <w:rsid w:val="001A7E54"/>
    <w:rsid w:val="001B2DC4"/>
    <w:rsid w:val="001B3970"/>
    <w:rsid w:val="001B4011"/>
    <w:rsid w:val="001B4CC7"/>
    <w:rsid w:val="001B52BD"/>
    <w:rsid w:val="001B76EB"/>
    <w:rsid w:val="001B7A65"/>
    <w:rsid w:val="001B7BE3"/>
    <w:rsid w:val="001C1008"/>
    <w:rsid w:val="001C149F"/>
    <w:rsid w:val="001C16DA"/>
    <w:rsid w:val="001C3FD0"/>
    <w:rsid w:val="001C4108"/>
    <w:rsid w:val="001C4382"/>
    <w:rsid w:val="001C6643"/>
    <w:rsid w:val="001C71C9"/>
    <w:rsid w:val="001C746A"/>
    <w:rsid w:val="001C7CA4"/>
    <w:rsid w:val="001D24FC"/>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10317"/>
    <w:rsid w:val="00212877"/>
    <w:rsid w:val="00213345"/>
    <w:rsid w:val="002133F9"/>
    <w:rsid w:val="00214114"/>
    <w:rsid w:val="00215E6D"/>
    <w:rsid w:val="002163AE"/>
    <w:rsid w:val="00224287"/>
    <w:rsid w:val="002244EF"/>
    <w:rsid w:val="002253AC"/>
    <w:rsid w:val="00227954"/>
    <w:rsid w:val="00227F3C"/>
    <w:rsid w:val="00231C7E"/>
    <w:rsid w:val="0023324A"/>
    <w:rsid w:val="00234320"/>
    <w:rsid w:val="00241F99"/>
    <w:rsid w:val="0024227D"/>
    <w:rsid w:val="00243B04"/>
    <w:rsid w:val="002445CF"/>
    <w:rsid w:val="0024485C"/>
    <w:rsid w:val="0025543C"/>
    <w:rsid w:val="00257797"/>
    <w:rsid w:val="0026004D"/>
    <w:rsid w:val="0026234F"/>
    <w:rsid w:val="0026293A"/>
    <w:rsid w:val="00262FE1"/>
    <w:rsid w:val="00263006"/>
    <w:rsid w:val="00265CBD"/>
    <w:rsid w:val="0026688A"/>
    <w:rsid w:val="00266DCB"/>
    <w:rsid w:val="00267EF8"/>
    <w:rsid w:val="0027026E"/>
    <w:rsid w:val="00275D12"/>
    <w:rsid w:val="00275F57"/>
    <w:rsid w:val="0027600F"/>
    <w:rsid w:val="00276F53"/>
    <w:rsid w:val="0027700A"/>
    <w:rsid w:val="00277891"/>
    <w:rsid w:val="00280476"/>
    <w:rsid w:val="0028056A"/>
    <w:rsid w:val="00281341"/>
    <w:rsid w:val="00282A11"/>
    <w:rsid w:val="00282F3D"/>
    <w:rsid w:val="00283060"/>
    <w:rsid w:val="002833DE"/>
    <w:rsid w:val="00283730"/>
    <w:rsid w:val="002860C4"/>
    <w:rsid w:val="002873C4"/>
    <w:rsid w:val="00290619"/>
    <w:rsid w:val="00291193"/>
    <w:rsid w:val="00291622"/>
    <w:rsid w:val="002922C1"/>
    <w:rsid w:val="00292AEC"/>
    <w:rsid w:val="00296520"/>
    <w:rsid w:val="002976EC"/>
    <w:rsid w:val="00297EAD"/>
    <w:rsid w:val="002A01CC"/>
    <w:rsid w:val="002A0855"/>
    <w:rsid w:val="002A0EA3"/>
    <w:rsid w:val="002A12E4"/>
    <w:rsid w:val="002A2216"/>
    <w:rsid w:val="002A2A27"/>
    <w:rsid w:val="002A45FD"/>
    <w:rsid w:val="002A51C7"/>
    <w:rsid w:val="002A6586"/>
    <w:rsid w:val="002A7CA7"/>
    <w:rsid w:val="002B09D7"/>
    <w:rsid w:val="002B0A97"/>
    <w:rsid w:val="002B3041"/>
    <w:rsid w:val="002B3E51"/>
    <w:rsid w:val="002B475C"/>
    <w:rsid w:val="002B4B25"/>
    <w:rsid w:val="002B5741"/>
    <w:rsid w:val="002B62DB"/>
    <w:rsid w:val="002B6F73"/>
    <w:rsid w:val="002C07A4"/>
    <w:rsid w:val="002C11D6"/>
    <w:rsid w:val="002C1CB4"/>
    <w:rsid w:val="002C275A"/>
    <w:rsid w:val="002C4BC5"/>
    <w:rsid w:val="002C5DE3"/>
    <w:rsid w:val="002C68D2"/>
    <w:rsid w:val="002C7472"/>
    <w:rsid w:val="002C7723"/>
    <w:rsid w:val="002D0381"/>
    <w:rsid w:val="002D1EB8"/>
    <w:rsid w:val="002D3290"/>
    <w:rsid w:val="002D3465"/>
    <w:rsid w:val="002D3BFF"/>
    <w:rsid w:val="002D3E42"/>
    <w:rsid w:val="002D3F51"/>
    <w:rsid w:val="002D3F89"/>
    <w:rsid w:val="002D544B"/>
    <w:rsid w:val="002D5C00"/>
    <w:rsid w:val="002D60D1"/>
    <w:rsid w:val="002D6516"/>
    <w:rsid w:val="002D70F9"/>
    <w:rsid w:val="002D7644"/>
    <w:rsid w:val="002D7C7A"/>
    <w:rsid w:val="002E01E7"/>
    <w:rsid w:val="002E048B"/>
    <w:rsid w:val="002E0996"/>
    <w:rsid w:val="002E0AA3"/>
    <w:rsid w:val="002E10E3"/>
    <w:rsid w:val="002E1881"/>
    <w:rsid w:val="002E4670"/>
    <w:rsid w:val="002E6BD7"/>
    <w:rsid w:val="002E6CB5"/>
    <w:rsid w:val="002F0A1E"/>
    <w:rsid w:val="002F1471"/>
    <w:rsid w:val="002F1579"/>
    <w:rsid w:val="002F16B8"/>
    <w:rsid w:val="002F37D3"/>
    <w:rsid w:val="002F3E59"/>
    <w:rsid w:val="002F4C3D"/>
    <w:rsid w:val="002F6C79"/>
    <w:rsid w:val="002F7982"/>
    <w:rsid w:val="002F79F8"/>
    <w:rsid w:val="002F7A80"/>
    <w:rsid w:val="00305409"/>
    <w:rsid w:val="00305D85"/>
    <w:rsid w:val="003105D0"/>
    <w:rsid w:val="00312340"/>
    <w:rsid w:val="00313722"/>
    <w:rsid w:val="003148C7"/>
    <w:rsid w:val="00314C90"/>
    <w:rsid w:val="00317819"/>
    <w:rsid w:val="00317C89"/>
    <w:rsid w:val="00320177"/>
    <w:rsid w:val="00322630"/>
    <w:rsid w:val="00322ABF"/>
    <w:rsid w:val="003237EC"/>
    <w:rsid w:val="003246AB"/>
    <w:rsid w:val="0032661C"/>
    <w:rsid w:val="003268BB"/>
    <w:rsid w:val="003303E3"/>
    <w:rsid w:val="003311FA"/>
    <w:rsid w:val="003316A5"/>
    <w:rsid w:val="003355A4"/>
    <w:rsid w:val="003368AD"/>
    <w:rsid w:val="0033736D"/>
    <w:rsid w:val="003414D7"/>
    <w:rsid w:val="003427C0"/>
    <w:rsid w:val="0034336C"/>
    <w:rsid w:val="00343726"/>
    <w:rsid w:val="00344856"/>
    <w:rsid w:val="0034779E"/>
    <w:rsid w:val="0035477E"/>
    <w:rsid w:val="00360231"/>
    <w:rsid w:val="003607ED"/>
    <w:rsid w:val="00360C05"/>
    <w:rsid w:val="00360CC4"/>
    <w:rsid w:val="003614AA"/>
    <w:rsid w:val="00362C25"/>
    <w:rsid w:val="00365C4F"/>
    <w:rsid w:val="00367479"/>
    <w:rsid w:val="003719A4"/>
    <w:rsid w:val="003721D0"/>
    <w:rsid w:val="00372EE6"/>
    <w:rsid w:val="00373CA4"/>
    <w:rsid w:val="0037518E"/>
    <w:rsid w:val="00381645"/>
    <w:rsid w:val="003831CB"/>
    <w:rsid w:val="00383240"/>
    <w:rsid w:val="003902E7"/>
    <w:rsid w:val="003908ED"/>
    <w:rsid w:val="003918E3"/>
    <w:rsid w:val="00394529"/>
    <w:rsid w:val="00397293"/>
    <w:rsid w:val="003A3B32"/>
    <w:rsid w:val="003A3E30"/>
    <w:rsid w:val="003A7C3B"/>
    <w:rsid w:val="003B0B58"/>
    <w:rsid w:val="003B0CE1"/>
    <w:rsid w:val="003B1C8C"/>
    <w:rsid w:val="003B33E3"/>
    <w:rsid w:val="003B6793"/>
    <w:rsid w:val="003B6D4E"/>
    <w:rsid w:val="003C08F5"/>
    <w:rsid w:val="003C0D04"/>
    <w:rsid w:val="003C35DB"/>
    <w:rsid w:val="003C3910"/>
    <w:rsid w:val="003C3919"/>
    <w:rsid w:val="003C3B49"/>
    <w:rsid w:val="003C3C28"/>
    <w:rsid w:val="003C421A"/>
    <w:rsid w:val="003C51C7"/>
    <w:rsid w:val="003C5554"/>
    <w:rsid w:val="003C67FE"/>
    <w:rsid w:val="003C6FD8"/>
    <w:rsid w:val="003D0958"/>
    <w:rsid w:val="003D1617"/>
    <w:rsid w:val="003D2B10"/>
    <w:rsid w:val="003D3C30"/>
    <w:rsid w:val="003D3E26"/>
    <w:rsid w:val="003D3EFF"/>
    <w:rsid w:val="003D595C"/>
    <w:rsid w:val="003D5A33"/>
    <w:rsid w:val="003D68F9"/>
    <w:rsid w:val="003D7517"/>
    <w:rsid w:val="003E1A36"/>
    <w:rsid w:val="003E23A1"/>
    <w:rsid w:val="003E2A13"/>
    <w:rsid w:val="003E474C"/>
    <w:rsid w:val="003E50FB"/>
    <w:rsid w:val="003E59D9"/>
    <w:rsid w:val="003E67AB"/>
    <w:rsid w:val="003F1B16"/>
    <w:rsid w:val="003F45BD"/>
    <w:rsid w:val="003F4F5E"/>
    <w:rsid w:val="003F647F"/>
    <w:rsid w:val="003F71FB"/>
    <w:rsid w:val="003F75A9"/>
    <w:rsid w:val="004004A7"/>
    <w:rsid w:val="00401174"/>
    <w:rsid w:val="00402C09"/>
    <w:rsid w:val="004066F3"/>
    <w:rsid w:val="004071D0"/>
    <w:rsid w:val="004102F6"/>
    <w:rsid w:val="004110BD"/>
    <w:rsid w:val="00411CDF"/>
    <w:rsid w:val="00412D1F"/>
    <w:rsid w:val="004136C1"/>
    <w:rsid w:val="00415B88"/>
    <w:rsid w:val="00415FAB"/>
    <w:rsid w:val="0041716E"/>
    <w:rsid w:val="00420F3C"/>
    <w:rsid w:val="00422633"/>
    <w:rsid w:val="0042350A"/>
    <w:rsid w:val="00423D3F"/>
    <w:rsid w:val="004242F1"/>
    <w:rsid w:val="0042500F"/>
    <w:rsid w:val="004255E6"/>
    <w:rsid w:val="00425F7C"/>
    <w:rsid w:val="0042649E"/>
    <w:rsid w:val="004275C3"/>
    <w:rsid w:val="0042775B"/>
    <w:rsid w:val="00430101"/>
    <w:rsid w:val="00430838"/>
    <w:rsid w:val="004318C0"/>
    <w:rsid w:val="0043324F"/>
    <w:rsid w:val="004353B8"/>
    <w:rsid w:val="00436725"/>
    <w:rsid w:val="004378E5"/>
    <w:rsid w:val="00437E50"/>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D19"/>
    <w:rsid w:val="00461BED"/>
    <w:rsid w:val="00462C45"/>
    <w:rsid w:val="00465216"/>
    <w:rsid w:val="00467285"/>
    <w:rsid w:val="00472326"/>
    <w:rsid w:val="00474F97"/>
    <w:rsid w:val="0047518B"/>
    <w:rsid w:val="00477511"/>
    <w:rsid w:val="00480488"/>
    <w:rsid w:val="00480967"/>
    <w:rsid w:val="00481C18"/>
    <w:rsid w:val="00482F83"/>
    <w:rsid w:val="0048534B"/>
    <w:rsid w:val="004858DA"/>
    <w:rsid w:val="00486880"/>
    <w:rsid w:val="00487B23"/>
    <w:rsid w:val="00490F81"/>
    <w:rsid w:val="00493E8A"/>
    <w:rsid w:val="00495B40"/>
    <w:rsid w:val="0049786F"/>
    <w:rsid w:val="004A052C"/>
    <w:rsid w:val="004A13B7"/>
    <w:rsid w:val="004A17EF"/>
    <w:rsid w:val="004A1AAF"/>
    <w:rsid w:val="004A2277"/>
    <w:rsid w:val="004A30B6"/>
    <w:rsid w:val="004A53E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3D5C"/>
    <w:rsid w:val="004D4AF5"/>
    <w:rsid w:val="004D5361"/>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7D3"/>
    <w:rsid w:val="00501B6C"/>
    <w:rsid w:val="00502C46"/>
    <w:rsid w:val="0050323E"/>
    <w:rsid w:val="00503949"/>
    <w:rsid w:val="005050B0"/>
    <w:rsid w:val="00511144"/>
    <w:rsid w:val="005132AC"/>
    <w:rsid w:val="00513FC9"/>
    <w:rsid w:val="0051580D"/>
    <w:rsid w:val="00516B4D"/>
    <w:rsid w:val="00516F06"/>
    <w:rsid w:val="005175D9"/>
    <w:rsid w:val="00517F78"/>
    <w:rsid w:val="00520E20"/>
    <w:rsid w:val="005210DE"/>
    <w:rsid w:val="00523250"/>
    <w:rsid w:val="005257AC"/>
    <w:rsid w:val="005259A0"/>
    <w:rsid w:val="005304FE"/>
    <w:rsid w:val="005333BE"/>
    <w:rsid w:val="00534B6F"/>
    <w:rsid w:val="00535005"/>
    <w:rsid w:val="005411BB"/>
    <w:rsid w:val="0054176F"/>
    <w:rsid w:val="00543022"/>
    <w:rsid w:val="00553746"/>
    <w:rsid w:val="0055398C"/>
    <w:rsid w:val="00553E8D"/>
    <w:rsid w:val="00554537"/>
    <w:rsid w:val="005550DD"/>
    <w:rsid w:val="005557E6"/>
    <w:rsid w:val="00555CC8"/>
    <w:rsid w:val="00556AFD"/>
    <w:rsid w:val="00557780"/>
    <w:rsid w:val="00561875"/>
    <w:rsid w:val="00561DD0"/>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5122"/>
    <w:rsid w:val="00597EFB"/>
    <w:rsid w:val="005A027B"/>
    <w:rsid w:val="005A0B20"/>
    <w:rsid w:val="005A3F19"/>
    <w:rsid w:val="005A3F1E"/>
    <w:rsid w:val="005A6D1E"/>
    <w:rsid w:val="005C1652"/>
    <w:rsid w:val="005C2824"/>
    <w:rsid w:val="005C403B"/>
    <w:rsid w:val="005C42E0"/>
    <w:rsid w:val="005C666C"/>
    <w:rsid w:val="005D0021"/>
    <w:rsid w:val="005D1748"/>
    <w:rsid w:val="005D37B4"/>
    <w:rsid w:val="005D5758"/>
    <w:rsid w:val="005D5D3E"/>
    <w:rsid w:val="005D62D5"/>
    <w:rsid w:val="005D721D"/>
    <w:rsid w:val="005E05F9"/>
    <w:rsid w:val="005E2C44"/>
    <w:rsid w:val="005E3820"/>
    <w:rsid w:val="005E3983"/>
    <w:rsid w:val="005E4040"/>
    <w:rsid w:val="005E7B9F"/>
    <w:rsid w:val="005F0413"/>
    <w:rsid w:val="005F15C9"/>
    <w:rsid w:val="005F2A42"/>
    <w:rsid w:val="005F34BA"/>
    <w:rsid w:val="005F3976"/>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6D90"/>
    <w:rsid w:val="00621188"/>
    <w:rsid w:val="00622CC5"/>
    <w:rsid w:val="0062331B"/>
    <w:rsid w:val="0062378E"/>
    <w:rsid w:val="006247C6"/>
    <w:rsid w:val="006257ED"/>
    <w:rsid w:val="00626B96"/>
    <w:rsid w:val="00627D68"/>
    <w:rsid w:val="00631102"/>
    <w:rsid w:val="00636ECD"/>
    <w:rsid w:val="00636FD5"/>
    <w:rsid w:val="006415D5"/>
    <w:rsid w:val="00642889"/>
    <w:rsid w:val="006445EC"/>
    <w:rsid w:val="00645435"/>
    <w:rsid w:val="00646D65"/>
    <w:rsid w:val="00647589"/>
    <w:rsid w:val="00654287"/>
    <w:rsid w:val="006545E1"/>
    <w:rsid w:val="00656988"/>
    <w:rsid w:val="00660DEE"/>
    <w:rsid w:val="0066181C"/>
    <w:rsid w:val="00661E26"/>
    <w:rsid w:val="00662393"/>
    <w:rsid w:val="006658C5"/>
    <w:rsid w:val="00665C87"/>
    <w:rsid w:val="00671D05"/>
    <w:rsid w:val="00673C73"/>
    <w:rsid w:val="00676941"/>
    <w:rsid w:val="00677380"/>
    <w:rsid w:val="00677BBF"/>
    <w:rsid w:val="006836FA"/>
    <w:rsid w:val="0068396D"/>
    <w:rsid w:val="00683C15"/>
    <w:rsid w:val="00684215"/>
    <w:rsid w:val="006844B8"/>
    <w:rsid w:val="00685637"/>
    <w:rsid w:val="00686179"/>
    <w:rsid w:val="00687607"/>
    <w:rsid w:val="00687B06"/>
    <w:rsid w:val="00691937"/>
    <w:rsid w:val="00691BBF"/>
    <w:rsid w:val="0069351E"/>
    <w:rsid w:val="00695808"/>
    <w:rsid w:val="00696A80"/>
    <w:rsid w:val="006A0DEA"/>
    <w:rsid w:val="006A3527"/>
    <w:rsid w:val="006A44BF"/>
    <w:rsid w:val="006A50DA"/>
    <w:rsid w:val="006A5A48"/>
    <w:rsid w:val="006A6570"/>
    <w:rsid w:val="006A762E"/>
    <w:rsid w:val="006A7BC8"/>
    <w:rsid w:val="006B0B19"/>
    <w:rsid w:val="006B3005"/>
    <w:rsid w:val="006B3FFE"/>
    <w:rsid w:val="006B46FB"/>
    <w:rsid w:val="006B631B"/>
    <w:rsid w:val="006B78EE"/>
    <w:rsid w:val="006C029D"/>
    <w:rsid w:val="006C1CF5"/>
    <w:rsid w:val="006C4AA0"/>
    <w:rsid w:val="006C5973"/>
    <w:rsid w:val="006D0A98"/>
    <w:rsid w:val="006D247B"/>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1721"/>
    <w:rsid w:val="00702B92"/>
    <w:rsid w:val="00703689"/>
    <w:rsid w:val="00703C11"/>
    <w:rsid w:val="0070499B"/>
    <w:rsid w:val="0070556D"/>
    <w:rsid w:val="00706572"/>
    <w:rsid w:val="00710117"/>
    <w:rsid w:val="007112BC"/>
    <w:rsid w:val="00711316"/>
    <w:rsid w:val="0071495E"/>
    <w:rsid w:val="00716BDA"/>
    <w:rsid w:val="00717583"/>
    <w:rsid w:val="007179ED"/>
    <w:rsid w:val="007204DA"/>
    <w:rsid w:val="0072298B"/>
    <w:rsid w:val="007234CD"/>
    <w:rsid w:val="00723622"/>
    <w:rsid w:val="00723A9F"/>
    <w:rsid w:val="0072507F"/>
    <w:rsid w:val="00730476"/>
    <w:rsid w:val="0073145B"/>
    <w:rsid w:val="00731FE3"/>
    <w:rsid w:val="0073268B"/>
    <w:rsid w:val="00732A39"/>
    <w:rsid w:val="00732FC3"/>
    <w:rsid w:val="00733160"/>
    <w:rsid w:val="00737907"/>
    <w:rsid w:val="00737A61"/>
    <w:rsid w:val="00737B6C"/>
    <w:rsid w:val="00743C6B"/>
    <w:rsid w:val="00747370"/>
    <w:rsid w:val="007505C5"/>
    <w:rsid w:val="00751908"/>
    <w:rsid w:val="0075600B"/>
    <w:rsid w:val="007567C6"/>
    <w:rsid w:val="00757A96"/>
    <w:rsid w:val="00761062"/>
    <w:rsid w:val="00761BD4"/>
    <w:rsid w:val="0076202F"/>
    <w:rsid w:val="0076329A"/>
    <w:rsid w:val="00765F5E"/>
    <w:rsid w:val="007701C3"/>
    <w:rsid w:val="00772567"/>
    <w:rsid w:val="007736BE"/>
    <w:rsid w:val="00777E9F"/>
    <w:rsid w:val="00780570"/>
    <w:rsid w:val="0078176A"/>
    <w:rsid w:val="00784059"/>
    <w:rsid w:val="0078608B"/>
    <w:rsid w:val="0078616A"/>
    <w:rsid w:val="00792342"/>
    <w:rsid w:val="00792B3B"/>
    <w:rsid w:val="00794D85"/>
    <w:rsid w:val="007A1505"/>
    <w:rsid w:val="007A15DC"/>
    <w:rsid w:val="007A543C"/>
    <w:rsid w:val="007A5478"/>
    <w:rsid w:val="007A6749"/>
    <w:rsid w:val="007B159F"/>
    <w:rsid w:val="007B1F08"/>
    <w:rsid w:val="007B209F"/>
    <w:rsid w:val="007B21E4"/>
    <w:rsid w:val="007B2534"/>
    <w:rsid w:val="007B358B"/>
    <w:rsid w:val="007B3CC5"/>
    <w:rsid w:val="007B415D"/>
    <w:rsid w:val="007B50A0"/>
    <w:rsid w:val="007B512A"/>
    <w:rsid w:val="007B53EC"/>
    <w:rsid w:val="007C128B"/>
    <w:rsid w:val="007C1ED2"/>
    <w:rsid w:val="007C2097"/>
    <w:rsid w:val="007C365A"/>
    <w:rsid w:val="007C459E"/>
    <w:rsid w:val="007C7451"/>
    <w:rsid w:val="007C74E9"/>
    <w:rsid w:val="007C7EC7"/>
    <w:rsid w:val="007D36DC"/>
    <w:rsid w:val="007D4939"/>
    <w:rsid w:val="007D4E85"/>
    <w:rsid w:val="007D6A07"/>
    <w:rsid w:val="007D7C06"/>
    <w:rsid w:val="007E1773"/>
    <w:rsid w:val="007E25F9"/>
    <w:rsid w:val="007E4ABD"/>
    <w:rsid w:val="007E625F"/>
    <w:rsid w:val="007E771B"/>
    <w:rsid w:val="007E7EDC"/>
    <w:rsid w:val="007F004A"/>
    <w:rsid w:val="007F0356"/>
    <w:rsid w:val="007F42E0"/>
    <w:rsid w:val="007F45EA"/>
    <w:rsid w:val="007F636B"/>
    <w:rsid w:val="007F75CC"/>
    <w:rsid w:val="00800886"/>
    <w:rsid w:val="00802ADD"/>
    <w:rsid w:val="008061B7"/>
    <w:rsid w:val="0080664D"/>
    <w:rsid w:val="00806E6B"/>
    <w:rsid w:val="00807214"/>
    <w:rsid w:val="00810CD9"/>
    <w:rsid w:val="00813476"/>
    <w:rsid w:val="00813932"/>
    <w:rsid w:val="0081545C"/>
    <w:rsid w:val="00815D5F"/>
    <w:rsid w:val="00815F77"/>
    <w:rsid w:val="00816C03"/>
    <w:rsid w:val="00816EDB"/>
    <w:rsid w:val="00817865"/>
    <w:rsid w:val="008202FF"/>
    <w:rsid w:val="00821E9C"/>
    <w:rsid w:val="008238D0"/>
    <w:rsid w:val="0082450E"/>
    <w:rsid w:val="008253C7"/>
    <w:rsid w:val="0082586D"/>
    <w:rsid w:val="0082690B"/>
    <w:rsid w:val="008279FA"/>
    <w:rsid w:val="00830007"/>
    <w:rsid w:val="00830ABC"/>
    <w:rsid w:val="0083113E"/>
    <w:rsid w:val="0083298A"/>
    <w:rsid w:val="00832DB1"/>
    <w:rsid w:val="00834B81"/>
    <w:rsid w:val="00835965"/>
    <w:rsid w:val="008361BA"/>
    <w:rsid w:val="00844160"/>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75AD9"/>
    <w:rsid w:val="00880C5D"/>
    <w:rsid w:val="0088173F"/>
    <w:rsid w:val="00882112"/>
    <w:rsid w:val="00882D17"/>
    <w:rsid w:val="00884C57"/>
    <w:rsid w:val="00885213"/>
    <w:rsid w:val="00890D6C"/>
    <w:rsid w:val="008916BA"/>
    <w:rsid w:val="00891CDD"/>
    <w:rsid w:val="00894401"/>
    <w:rsid w:val="00895F55"/>
    <w:rsid w:val="008962C1"/>
    <w:rsid w:val="00896D97"/>
    <w:rsid w:val="008A0603"/>
    <w:rsid w:val="008A0AE0"/>
    <w:rsid w:val="008A1268"/>
    <w:rsid w:val="008A1688"/>
    <w:rsid w:val="008A3299"/>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D7CE5"/>
    <w:rsid w:val="008E7EFF"/>
    <w:rsid w:val="008F38C5"/>
    <w:rsid w:val="008F686C"/>
    <w:rsid w:val="009001E5"/>
    <w:rsid w:val="00902E70"/>
    <w:rsid w:val="0090321A"/>
    <w:rsid w:val="0090348B"/>
    <w:rsid w:val="009042AC"/>
    <w:rsid w:val="009051B0"/>
    <w:rsid w:val="0091025C"/>
    <w:rsid w:val="00911181"/>
    <w:rsid w:val="0091385C"/>
    <w:rsid w:val="00915132"/>
    <w:rsid w:val="00917785"/>
    <w:rsid w:val="00917C88"/>
    <w:rsid w:val="009200BD"/>
    <w:rsid w:val="009209A0"/>
    <w:rsid w:val="00921509"/>
    <w:rsid w:val="00921B61"/>
    <w:rsid w:val="00922DBC"/>
    <w:rsid w:val="0092413C"/>
    <w:rsid w:val="009241D0"/>
    <w:rsid w:val="00924F2E"/>
    <w:rsid w:val="00926226"/>
    <w:rsid w:val="0092622D"/>
    <w:rsid w:val="00926357"/>
    <w:rsid w:val="0092785F"/>
    <w:rsid w:val="009312A0"/>
    <w:rsid w:val="009331D0"/>
    <w:rsid w:val="009346CF"/>
    <w:rsid w:val="0093613E"/>
    <w:rsid w:val="009404DE"/>
    <w:rsid w:val="0094089E"/>
    <w:rsid w:val="009409C0"/>
    <w:rsid w:val="00941ED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1699"/>
    <w:rsid w:val="0098198F"/>
    <w:rsid w:val="00983EA2"/>
    <w:rsid w:val="00983FC8"/>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24D"/>
    <w:rsid w:val="009A439E"/>
    <w:rsid w:val="009A4C72"/>
    <w:rsid w:val="009A579D"/>
    <w:rsid w:val="009B14AC"/>
    <w:rsid w:val="009B2775"/>
    <w:rsid w:val="009B4E21"/>
    <w:rsid w:val="009B4F9F"/>
    <w:rsid w:val="009C05D7"/>
    <w:rsid w:val="009C1F40"/>
    <w:rsid w:val="009C2367"/>
    <w:rsid w:val="009C2848"/>
    <w:rsid w:val="009C3EE2"/>
    <w:rsid w:val="009C5251"/>
    <w:rsid w:val="009C5ABF"/>
    <w:rsid w:val="009C5D11"/>
    <w:rsid w:val="009C68B1"/>
    <w:rsid w:val="009E3297"/>
    <w:rsid w:val="009E36DE"/>
    <w:rsid w:val="009E410F"/>
    <w:rsid w:val="009E4337"/>
    <w:rsid w:val="009F0C18"/>
    <w:rsid w:val="009F1BF3"/>
    <w:rsid w:val="009F2334"/>
    <w:rsid w:val="009F4852"/>
    <w:rsid w:val="009F6DF4"/>
    <w:rsid w:val="009F734F"/>
    <w:rsid w:val="00A009A1"/>
    <w:rsid w:val="00A027C0"/>
    <w:rsid w:val="00A02E3D"/>
    <w:rsid w:val="00A05F20"/>
    <w:rsid w:val="00A06EA8"/>
    <w:rsid w:val="00A10F05"/>
    <w:rsid w:val="00A11465"/>
    <w:rsid w:val="00A11B2A"/>
    <w:rsid w:val="00A12611"/>
    <w:rsid w:val="00A13A3E"/>
    <w:rsid w:val="00A14529"/>
    <w:rsid w:val="00A15344"/>
    <w:rsid w:val="00A2004F"/>
    <w:rsid w:val="00A20B3F"/>
    <w:rsid w:val="00A219E3"/>
    <w:rsid w:val="00A246B6"/>
    <w:rsid w:val="00A257CD"/>
    <w:rsid w:val="00A263B5"/>
    <w:rsid w:val="00A26C94"/>
    <w:rsid w:val="00A275D0"/>
    <w:rsid w:val="00A3305D"/>
    <w:rsid w:val="00A336FD"/>
    <w:rsid w:val="00A34E5D"/>
    <w:rsid w:val="00A3586B"/>
    <w:rsid w:val="00A358FD"/>
    <w:rsid w:val="00A35AD1"/>
    <w:rsid w:val="00A375B5"/>
    <w:rsid w:val="00A37C4D"/>
    <w:rsid w:val="00A4302F"/>
    <w:rsid w:val="00A47BD0"/>
    <w:rsid w:val="00A47E70"/>
    <w:rsid w:val="00A513E9"/>
    <w:rsid w:val="00A51B68"/>
    <w:rsid w:val="00A51CD2"/>
    <w:rsid w:val="00A55219"/>
    <w:rsid w:val="00A55A83"/>
    <w:rsid w:val="00A5799A"/>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A93"/>
    <w:rsid w:val="00A83307"/>
    <w:rsid w:val="00A84189"/>
    <w:rsid w:val="00A863C5"/>
    <w:rsid w:val="00A87C56"/>
    <w:rsid w:val="00A927DA"/>
    <w:rsid w:val="00A92F25"/>
    <w:rsid w:val="00A93911"/>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D7D7F"/>
    <w:rsid w:val="00AE0127"/>
    <w:rsid w:val="00AE0713"/>
    <w:rsid w:val="00AE1A86"/>
    <w:rsid w:val="00AE34D5"/>
    <w:rsid w:val="00AE3667"/>
    <w:rsid w:val="00AE69E8"/>
    <w:rsid w:val="00AE6CE3"/>
    <w:rsid w:val="00AF2947"/>
    <w:rsid w:val="00AF3430"/>
    <w:rsid w:val="00AF3D0E"/>
    <w:rsid w:val="00AF4BC8"/>
    <w:rsid w:val="00AF5469"/>
    <w:rsid w:val="00AF6511"/>
    <w:rsid w:val="00AF70A3"/>
    <w:rsid w:val="00B043F2"/>
    <w:rsid w:val="00B04947"/>
    <w:rsid w:val="00B04E14"/>
    <w:rsid w:val="00B10E37"/>
    <w:rsid w:val="00B12C35"/>
    <w:rsid w:val="00B13B1B"/>
    <w:rsid w:val="00B167EA"/>
    <w:rsid w:val="00B2393E"/>
    <w:rsid w:val="00B258BB"/>
    <w:rsid w:val="00B2628A"/>
    <w:rsid w:val="00B32C1A"/>
    <w:rsid w:val="00B3637F"/>
    <w:rsid w:val="00B36D21"/>
    <w:rsid w:val="00B37CD6"/>
    <w:rsid w:val="00B37F8B"/>
    <w:rsid w:val="00B412BF"/>
    <w:rsid w:val="00B43783"/>
    <w:rsid w:val="00B43836"/>
    <w:rsid w:val="00B4470E"/>
    <w:rsid w:val="00B508AE"/>
    <w:rsid w:val="00B51024"/>
    <w:rsid w:val="00B51027"/>
    <w:rsid w:val="00B512D2"/>
    <w:rsid w:val="00B533B5"/>
    <w:rsid w:val="00B536A6"/>
    <w:rsid w:val="00B55F52"/>
    <w:rsid w:val="00B55FBB"/>
    <w:rsid w:val="00B56BCB"/>
    <w:rsid w:val="00B63346"/>
    <w:rsid w:val="00B64CC7"/>
    <w:rsid w:val="00B66B24"/>
    <w:rsid w:val="00B66E75"/>
    <w:rsid w:val="00B67B97"/>
    <w:rsid w:val="00B70919"/>
    <w:rsid w:val="00B70F34"/>
    <w:rsid w:val="00B71599"/>
    <w:rsid w:val="00B72845"/>
    <w:rsid w:val="00B73BBC"/>
    <w:rsid w:val="00B7401C"/>
    <w:rsid w:val="00B76B68"/>
    <w:rsid w:val="00B865D2"/>
    <w:rsid w:val="00B86BAA"/>
    <w:rsid w:val="00B91914"/>
    <w:rsid w:val="00B9212A"/>
    <w:rsid w:val="00B9322D"/>
    <w:rsid w:val="00B93B2C"/>
    <w:rsid w:val="00B94EA4"/>
    <w:rsid w:val="00B96628"/>
    <w:rsid w:val="00B968C8"/>
    <w:rsid w:val="00B976F6"/>
    <w:rsid w:val="00BA27AE"/>
    <w:rsid w:val="00BA2BC1"/>
    <w:rsid w:val="00BA3EC5"/>
    <w:rsid w:val="00BA46C2"/>
    <w:rsid w:val="00BA49BB"/>
    <w:rsid w:val="00BA4FC6"/>
    <w:rsid w:val="00BA5358"/>
    <w:rsid w:val="00BA552F"/>
    <w:rsid w:val="00BB0175"/>
    <w:rsid w:val="00BB086E"/>
    <w:rsid w:val="00BB17DB"/>
    <w:rsid w:val="00BB4105"/>
    <w:rsid w:val="00BB4909"/>
    <w:rsid w:val="00BB5DFC"/>
    <w:rsid w:val="00BB7AFC"/>
    <w:rsid w:val="00BC0DAC"/>
    <w:rsid w:val="00BC2A1F"/>
    <w:rsid w:val="00BC3CB5"/>
    <w:rsid w:val="00BC5DF7"/>
    <w:rsid w:val="00BC65FE"/>
    <w:rsid w:val="00BC7C69"/>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BF4731"/>
    <w:rsid w:val="00C000D4"/>
    <w:rsid w:val="00C01A9C"/>
    <w:rsid w:val="00C01B1B"/>
    <w:rsid w:val="00C02606"/>
    <w:rsid w:val="00C03627"/>
    <w:rsid w:val="00C03704"/>
    <w:rsid w:val="00C03FDC"/>
    <w:rsid w:val="00C047C5"/>
    <w:rsid w:val="00C05B32"/>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06E"/>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15F3"/>
    <w:rsid w:val="00C755CA"/>
    <w:rsid w:val="00C75975"/>
    <w:rsid w:val="00C84FE7"/>
    <w:rsid w:val="00C85546"/>
    <w:rsid w:val="00C85D57"/>
    <w:rsid w:val="00C865D1"/>
    <w:rsid w:val="00C9086D"/>
    <w:rsid w:val="00C93F7C"/>
    <w:rsid w:val="00C942E9"/>
    <w:rsid w:val="00C95985"/>
    <w:rsid w:val="00C95B06"/>
    <w:rsid w:val="00C967B0"/>
    <w:rsid w:val="00C97042"/>
    <w:rsid w:val="00CA09CB"/>
    <w:rsid w:val="00CA55EB"/>
    <w:rsid w:val="00CA5B7D"/>
    <w:rsid w:val="00CA7982"/>
    <w:rsid w:val="00CB13B5"/>
    <w:rsid w:val="00CB255C"/>
    <w:rsid w:val="00CB297D"/>
    <w:rsid w:val="00CB4B0F"/>
    <w:rsid w:val="00CB52F2"/>
    <w:rsid w:val="00CB620B"/>
    <w:rsid w:val="00CB747E"/>
    <w:rsid w:val="00CB7676"/>
    <w:rsid w:val="00CB7EF5"/>
    <w:rsid w:val="00CC23AB"/>
    <w:rsid w:val="00CC2AB6"/>
    <w:rsid w:val="00CC4327"/>
    <w:rsid w:val="00CC4DF5"/>
    <w:rsid w:val="00CC5026"/>
    <w:rsid w:val="00CC5F0F"/>
    <w:rsid w:val="00CC69E5"/>
    <w:rsid w:val="00CD11A7"/>
    <w:rsid w:val="00CD35D4"/>
    <w:rsid w:val="00CD41AD"/>
    <w:rsid w:val="00CD4ABC"/>
    <w:rsid w:val="00CD6893"/>
    <w:rsid w:val="00CD728F"/>
    <w:rsid w:val="00CD739C"/>
    <w:rsid w:val="00CE2D1F"/>
    <w:rsid w:val="00CE32B7"/>
    <w:rsid w:val="00CE351F"/>
    <w:rsid w:val="00CE3CF7"/>
    <w:rsid w:val="00CE4303"/>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2A7F"/>
    <w:rsid w:val="00D450EF"/>
    <w:rsid w:val="00D454C0"/>
    <w:rsid w:val="00D47542"/>
    <w:rsid w:val="00D47C53"/>
    <w:rsid w:val="00D510E2"/>
    <w:rsid w:val="00D52688"/>
    <w:rsid w:val="00D52BEC"/>
    <w:rsid w:val="00D5333C"/>
    <w:rsid w:val="00D53457"/>
    <w:rsid w:val="00D54887"/>
    <w:rsid w:val="00D54D4D"/>
    <w:rsid w:val="00D54E5C"/>
    <w:rsid w:val="00D57073"/>
    <w:rsid w:val="00D600E4"/>
    <w:rsid w:val="00D60284"/>
    <w:rsid w:val="00D6030A"/>
    <w:rsid w:val="00D611A1"/>
    <w:rsid w:val="00D62FA6"/>
    <w:rsid w:val="00D657A8"/>
    <w:rsid w:val="00D715BE"/>
    <w:rsid w:val="00D73356"/>
    <w:rsid w:val="00D75F63"/>
    <w:rsid w:val="00D7743C"/>
    <w:rsid w:val="00D81544"/>
    <w:rsid w:val="00D83BDE"/>
    <w:rsid w:val="00D876F4"/>
    <w:rsid w:val="00D87C2E"/>
    <w:rsid w:val="00D87CCF"/>
    <w:rsid w:val="00D87D9C"/>
    <w:rsid w:val="00D87EC4"/>
    <w:rsid w:val="00D9248C"/>
    <w:rsid w:val="00D95681"/>
    <w:rsid w:val="00D95C69"/>
    <w:rsid w:val="00D96F8A"/>
    <w:rsid w:val="00DA247F"/>
    <w:rsid w:val="00DA57EE"/>
    <w:rsid w:val="00DA7EBF"/>
    <w:rsid w:val="00DB0579"/>
    <w:rsid w:val="00DB579A"/>
    <w:rsid w:val="00DB5C0F"/>
    <w:rsid w:val="00DC1534"/>
    <w:rsid w:val="00DC1B54"/>
    <w:rsid w:val="00DC2D06"/>
    <w:rsid w:val="00DC3270"/>
    <w:rsid w:val="00DC4F52"/>
    <w:rsid w:val="00DC5020"/>
    <w:rsid w:val="00DC5316"/>
    <w:rsid w:val="00DC57A0"/>
    <w:rsid w:val="00DC6E9C"/>
    <w:rsid w:val="00DC7E2C"/>
    <w:rsid w:val="00DD1D36"/>
    <w:rsid w:val="00DD3DA3"/>
    <w:rsid w:val="00DD4580"/>
    <w:rsid w:val="00DD5200"/>
    <w:rsid w:val="00DD545C"/>
    <w:rsid w:val="00DD5572"/>
    <w:rsid w:val="00DD64EF"/>
    <w:rsid w:val="00DD6BF5"/>
    <w:rsid w:val="00DD7289"/>
    <w:rsid w:val="00DD7EDE"/>
    <w:rsid w:val="00DE2192"/>
    <w:rsid w:val="00DE34CF"/>
    <w:rsid w:val="00DE4920"/>
    <w:rsid w:val="00DE4A88"/>
    <w:rsid w:val="00DE520C"/>
    <w:rsid w:val="00DE6AD3"/>
    <w:rsid w:val="00DE7245"/>
    <w:rsid w:val="00DE7D3E"/>
    <w:rsid w:val="00DF0E9E"/>
    <w:rsid w:val="00DF1D11"/>
    <w:rsid w:val="00DF3F6A"/>
    <w:rsid w:val="00DF470A"/>
    <w:rsid w:val="00DF52D9"/>
    <w:rsid w:val="00DF5445"/>
    <w:rsid w:val="00DF68F5"/>
    <w:rsid w:val="00DF7E1C"/>
    <w:rsid w:val="00E02D11"/>
    <w:rsid w:val="00E02D54"/>
    <w:rsid w:val="00E07B77"/>
    <w:rsid w:val="00E07B84"/>
    <w:rsid w:val="00E105D0"/>
    <w:rsid w:val="00E109FB"/>
    <w:rsid w:val="00E10E20"/>
    <w:rsid w:val="00E114E1"/>
    <w:rsid w:val="00E14B77"/>
    <w:rsid w:val="00E23561"/>
    <w:rsid w:val="00E23A44"/>
    <w:rsid w:val="00E23D29"/>
    <w:rsid w:val="00E241D1"/>
    <w:rsid w:val="00E27F3A"/>
    <w:rsid w:val="00E3054B"/>
    <w:rsid w:val="00E31BAE"/>
    <w:rsid w:val="00E32501"/>
    <w:rsid w:val="00E33DD6"/>
    <w:rsid w:val="00E359E0"/>
    <w:rsid w:val="00E36015"/>
    <w:rsid w:val="00E432D4"/>
    <w:rsid w:val="00E453A7"/>
    <w:rsid w:val="00E45FA0"/>
    <w:rsid w:val="00E47764"/>
    <w:rsid w:val="00E47EC1"/>
    <w:rsid w:val="00E50874"/>
    <w:rsid w:val="00E526ED"/>
    <w:rsid w:val="00E52859"/>
    <w:rsid w:val="00E53D6B"/>
    <w:rsid w:val="00E55BFD"/>
    <w:rsid w:val="00E5654B"/>
    <w:rsid w:val="00E56A3C"/>
    <w:rsid w:val="00E573F3"/>
    <w:rsid w:val="00E60C18"/>
    <w:rsid w:val="00E614D8"/>
    <w:rsid w:val="00E6295E"/>
    <w:rsid w:val="00E63796"/>
    <w:rsid w:val="00E65232"/>
    <w:rsid w:val="00E656E8"/>
    <w:rsid w:val="00E65A4B"/>
    <w:rsid w:val="00E65EC8"/>
    <w:rsid w:val="00E67FA1"/>
    <w:rsid w:val="00E72EC0"/>
    <w:rsid w:val="00E74EC6"/>
    <w:rsid w:val="00E7534B"/>
    <w:rsid w:val="00E8274F"/>
    <w:rsid w:val="00E845B1"/>
    <w:rsid w:val="00E84F86"/>
    <w:rsid w:val="00E9014A"/>
    <w:rsid w:val="00E902AC"/>
    <w:rsid w:val="00E91126"/>
    <w:rsid w:val="00E913F2"/>
    <w:rsid w:val="00E95342"/>
    <w:rsid w:val="00E961BD"/>
    <w:rsid w:val="00E97219"/>
    <w:rsid w:val="00EA00D6"/>
    <w:rsid w:val="00EA1D90"/>
    <w:rsid w:val="00EA64A6"/>
    <w:rsid w:val="00EA736A"/>
    <w:rsid w:val="00EB0335"/>
    <w:rsid w:val="00EB25D1"/>
    <w:rsid w:val="00EB4575"/>
    <w:rsid w:val="00EB4C6B"/>
    <w:rsid w:val="00EB75F3"/>
    <w:rsid w:val="00EC01CF"/>
    <w:rsid w:val="00EC113E"/>
    <w:rsid w:val="00EC4D42"/>
    <w:rsid w:val="00EC6AD7"/>
    <w:rsid w:val="00ED0232"/>
    <w:rsid w:val="00ED0A80"/>
    <w:rsid w:val="00ED1A28"/>
    <w:rsid w:val="00ED22C0"/>
    <w:rsid w:val="00ED2F7C"/>
    <w:rsid w:val="00ED4C1D"/>
    <w:rsid w:val="00ED60C7"/>
    <w:rsid w:val="00ED6684"/>
    <w:rsid w:val="00ED738C"/>
    <w:rsid w:val="00EE0090"/>
    <w:rsid w:val="00EE3031"/>
    <w:rsid w:val="00EE4AFC"/>
    <w:rsid w:val="00EE7D7C"/>
    <w:rsid w:val="00EF1057"/>
    <w:rsid w:val="00EF223D"/>
    <w:rsid w:val="00EF5878"/>
    <w:rsid w:val="00F00132"/>
    <w:rsid w:val="00F0132A"/>
    <w:rsid w:val="00F03D63"/>
    <w:rsid w:val="00F048FB"/>
    <w:rsid w:val="00F04A08"/>
    <w:rsid w:val="00F059AE"/>
    <w:rsid w:val="00F07520"/>
    <w:rsid w:val="00F10E04"/>
    <w:rsid w:val="00F11862"/>
    <w:rsid w:val="00F12BAB"/>
    <w:rsid w:val="00F203CC"/>
    <w:rsid w:val="00F20CF9"/>
    <w:rsid w:val="00F240C5"/>
    <w:rsid w:val="00F25D98"/>
    <w:rsid w:val="00F2657A"/>
    <w:rsid w:val="00F271C5"/>
    <w:rsid w:val="00F300FB"/>
    <w:rsid w:val="00F30A54"/>
    <w:rsid w:val="00F30A68"/>
    <w:rsid w:val="00F315EA"/>
    <w:rsid w:val="00F32227"/>
    <w:rsid w:val="00F35DDA"/>
    <w:rsid w:val="00F367B4"/>
    <w:rsid w:val="00F36D4A"/>
    <w:rsid w:val="00F36F04"/>
    <w:rsid w:val="00F40ECE"/>
    <w:rsid w:val="00F43453"/>
    <w:rsid w:val="00F43C2A"/>
    <w:rsid w:val="00F43CBE"/>
    <w:rsid w:val="00F43D5D"/>
    <w:rsid w:val="00F44AAA"/>
    <w:rsid w:val="00F450AB"/>
    <w:rsid w:val="00F45E94"/>
    <w:rsid w:val="00F47144"/>
    <w:rsid w:val="00F50011"/>
    <w:rsid w:val="00F50788"/>
    <w:rsid w:val="00F5121D"/>
    <w:rsid w:val="00F524D6"/>
    <w:rsid w:val="00F52CED"/>
    <w:rsid w:val="00F56745"/>
    <w:rsid w:val="00F57DC6"/>
    <w:rsid w:val="00F6447C"/>
    <w:rsid w:val="00F646B5"/>
    <w:rsid w:val="00F648B1"/>
    <w:rsid w:val="00F72017"/>
    <w:rsid w:val="00F72FAE"/>
    <w:rsid w:val="00F732EF"/>
    <w:rsid w:val="00F73E57"/>
    <w:rsid w:val="00F747A9"/>
    <w:rsid w:val="00F74E50"/>
    <w:rsid w:val="00F75A1A"/>
    <w:rsid w:val="00F75F0D"/>
    <w:rsid w:val="00F805E7"/>
    <w:rsid w:val="00F8242F"/>
    <w:rsid w:val="00F82BED"/>
    <w:rsid w:val="00F83911"/>
    <w:rsid w:val="00F8469A"/>
    <w:rsid w:val="00F84D08"/>
    <w:rsid w:val="00F85DB3"/>
    <w:rsid w:val="00F86EBA"/>
    <w:rsid w:val="00F9135C"/>
    <w:rsid w:val="00F91A97"/>
    <w:rsid w:val="00F939D5"/>
    <w:rsid w:val="00F94C88"/>
    <w:rsid w:val="00F95814"/>
    <w:rsid w:val="00F976F3"/>
    <w:rsid w:val="00FA1E42"/>
    <w:rsid w:val="00FA2A5D"/>
    <w:rsid w:val="00FA4826"/>
    <w:rsid w:val="00FA4992"/>
    <w:rsid w:val="00FA51CA"/>
    <w:rsid w:val="00FA72A5"/>
    <w:rsid w:val="00FB6386"/>
    <w:rsid w:val="00FC2153"/>
    <w:rsid w:val="00FC2499"/>
    <w:rsid w:val="00FC2735"/>
    <w:rsid w:val="00FC2E81"/>
    <w:rsid w:val="00FC385C"/>
    <w:rsid w:val="00FC545D"/>
    <w:rsid w:val="00FC6E2C"/>
    <w:rsid w:val="00FC77D0"/>
    <w:rsid w:val="00FD07ED"/>
    <w:rsid w:val="00FD0C31"/>
    <w:rsid w:val="00FD3691"/>
    <w:rsid w:val="00FD53EB"/>
    <w:rsid w:val="00FD60FA"/>
    <w:rsid w:val="00FE62E6"/>
    <w:rsid w:val="00FE6B78"/>
    <w:rsid w:val="00FE718C"/>
    <w:rsid w:val="00FF0796"/>
    <w:rsid w:val="00FF15FA"/>
    <w:rsid w:val="00FF18ED"/>
    <w:rsid w:val="00FF3838"/>
    <w:rsid w:val="00FF63D4"/>
    <w:rsid w:val="00FF65DD"/>
    <w:rsid w:val="00FF731B"/>
    <w:rsid w:val="0B9A4026"/>
    <w:rsid w:val="10670FA8"/>
    <w:rsid w:val="12C50F44"/>
    <w:rsid w:val="145913D8"/>
    <w:rsid w:val="170C2836"/>
    <w:rsid w:val="25376AFA"/>
    <w:rsid w:val="490E2A98"/>
    <w:rsid w:val="60635331"/>
    <w:rsid w:val="61D02F1E"/>
    <w:rsid w:val="61FF4D3D"/>
    <w:rsid w:val="762D7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5C3B0"/>
  <w15:docId w15:val="{5902FF84-7739-4A50-A89A-03E206D3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2"/>
      <w:lang w:val="zh-CN"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lang w:eastAsia="en-GB"/>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qFormat/>
    <w:rPr>
      <w:rFonts w:eastAsia="MS Mincho"/>
      <w:lang w:eastAsia="en-US"/>
    </w:rPr>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eastAsia="zh-CN"/>
    </w:rPr>
  </w:style>
  <w:style w:type="paragraph" w:styleId="af">
    <w:name w:val="Plain Text"/>
    <w:basedOn w:val="a"/>
    <w:link w:val="af0"/>
    <w:qFormat/>
    <w:rPr>
      <w:rFonts w:ascii="Courier New" w:eastAsia="MS Mincho" w:hAnsi="Courier New"/>
      <w:lang w:val="nb-NO"/>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eastAsia="MS Mincho" w:hAnsi="Tahoma"/>
      <w:sz w:val="16"/>
      <w:szCs w:val="16"/>
      <w:lang w:eastAsia="en-US"/>
    </w:rPr>
  </w:style>
  <w:style w:type="paragraph" w:styleId="af3">
    <w:name w:val="footer"/>
    <w:basedOn w:val="af4"/>
    <w:qFormat/>
    <w:pPr>
      <w:jc w:val="center"/>
    </w:pPr>
    <w:rPr>
      <w:i/>
    </w:rPr>
  </w:style>
  <w:style w:type="paragraph" w:styleId="af4">
    <w:name w:val="header"/>
    <w:link w:val="af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6">
    <w:name w:val="index heading"/>
    <w:basedOn w:val="a"/>
    <w:next w:val="a"/>
    <w:qFormat/>
    <w:pPr>
      <w:pBdr>
        <w:top w:val="single" w:sz="12" w:space="0" w:color="auto"/>
      </w:pBdr>
      <w:spacing w:before="360" w:after="240"/>
    </w:pPr>
    <w:rPr>
      <w:b/>
      <w:i/>
      <w:sz w:val="26"/>
      <w:lang w:eastAsia="en-GB"/>
    </w:rPr>
  </w:style>
  <w:style w:type="paragraph" w:styleId="af7">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3">
    <w:name w:val="Body Text 2"/>
    <w:basedOn w:val="a"/>
    <w:link w:val="24"/>
    <w:qFormat/>
    <w:pPr>
      <w:spacing w:after="0"/>
      <w:jc w:val="both"/>
    </w:pPr>
    <w:rPr>
      <w:rFonts w:eastAsia="MS Mincho"/>
      <w:sz w:val="24"/>
      <w:lang w:val="zh-CN" w:eastAsia="en-GB"/>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page number"/>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
    <w:name w:val="annotation reference"/>
    <w:uiPriority w:val="99"/>
    <w:semiHidden/>
    <w:qFormat/>
    <w:rPr>
      <w:sz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eastAsia="zh-CN"/>
    </w:rPr>
  </w:style>
  <w:style w:type="paragraph" w:customStyle="1" w:styleId="NO">
    <w:name w:val="NO"/>
    <w:basedOn w:val="a"/>
    <w:link w:val="NOChar"/>
    <w:qFormat/>
    <w:pPr>
      <w:keepLines/>
      <w:ind w:left="1135" w:hanging="851"/>
    </w:pPr>
    <w:rPr>
      <w:lang w:val="zh-CN" w:eastAsia="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eastAsia="zh-CN"/>
    </w:rPr>
  </w:style>
  <w:style w:type="paragraph" w:customStyle="1" w:styleId="B2">
    <w:name w:val="B2"/>
    <w:basedOn w:val="20"/>
    <w:link w:val="B2Char"/>
    <w:qFormat/>
    <w:rPr>
      <w:lang w:val="zh-CN" w:eastAsia="zh-CN"/>
    </w:rPr>
  </w:style>
  <w:style w:type="paragraph" w:customStyle="1" w:styleId="B3">
    <w:name w:val="B3"/>
    <w:basedOn w:val="31"/>
    <w:link w:val="B3Char2"/>
    <w:qFormat/>
    <w:rPr>
      <w:lang w:val="zh-CN" w:eastAsia="zh-CN"/>
    </w:rPr>
  </w:style>
  <w:style w:type="paragraph" w:customStyle="1" w:styleId="B4">
    <w:name w:val="B4"/>
    <w:basedOn w:val="42"/>
    <w:link w:val="B4Char"/>
    <w:qFormat/>
    <w:rPr>
      <w:lang w:val="zh-CN" w:eastAsia="zh-CN"/>
    </w:rPr>
  </w:style>
  <w:style w:type="paragraph" w:customStyle="1" w:styleId="B5">
    <w:name w:val="B5"/>
    <w:basedOn w:val="51"/>
    <w:link w:val="B5Char"/>
    <w:qFormat/>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qFormat/>
    <w:locked/>
    <w:rPr>
      <w:rFonts w:ascii="Arial" w:eastAsia="Times New Roman" w:hAnsi="Arial"/>
      <w:sz w:val="24"/>
    </w:rPr>
  </w:style>
  <w:style w:type="character" w:customStyle="1" w:styleId="30">
    <w:name w:val="标题 3 字符"/>
    <w:link w:val="3"/>
    <w:qFormat/>
    <w:rPr>
      <w:rFonts w:ascii="Arial" w:eastAsia="Times New Roman" w:hAnsi="Arial"/>
      <w:sz w:val="22"/>
      <w:lang w:val="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qFormat/>
    <w:rPr>
      <w:rFonts w:ascii="Times New Roman" w:eastAsia="Times New Roman" w:hAnsi="Times New Roman"/>
    </w:rPr>
  </w:style>
  <w:style w:type="character" w:customStyle="1" w:styleId="PLChar">
    <w:name w:val="PL Char"/>
    <w:link w:val="PL"/>
    <w:qFormat/>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90">
    <w:name w:val="标题 9 字符"/>
    <w:link w:val="9"/>
    <w:qFormat/>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af2">
    <w:name w:val="批注框文本 字符"/>
    <w:link w:val="af1"/>
    <w:rPr>
      <w:rFonts w:ascii="Tahoma" w:hAnsi="Tahoma" w:cs="Tahoma"/>
      <w:sz w:val="16"/>
      <w:szCs w:val="16"/>
      <w:lang w:val="en-GB" w:eastAsia="en-US"/>
    </w:rPr>
  </w:style>
  <w:style w:type="character" w:customStyle="1" w:styleId="aa">
    <w:name w:val="批注文字 字符"/>
    <w:link w:val="a9"/>
    <w:rPr>
      <w:rFonts w:ascii="Times New Roman" w:hAnsi="Times New Roman"/>
      <w:lang w:val="en-GB" w:eastAsia="en-US"/>
    </w:rPr>
  </w:style>
  <w:style w:type="paragraph" w:customStyle="1" w:styleId="INDENT1">
    <w:name w:val="INDENT1"/>
    <w:basedOn w:val="a"/>
    <w:pPr>
      <w:ind w:left="851"/>
    </w:pPr>
    <w:rPr>
      <w:lang w:eastAsia="en-GB"/>
    </w:rPr>
  </w:style>
  <w:style w:type="paragraph" w:customStyle="1" w:styleId="INDENT2">
    <w:name w:val="INDENT2"/>
    <w:basedOn w:val="a"/>
    <w:pPr>
      <w:ind w:left="1135" w:hanging="284"/>
    </w:pPr>
    <w:rPr>
      <w:lang w:eastAsia="en-GB"/>
    </w:rPr>
  </w:style>
  <w:style w:type="paragraph" w:customStyle="1" w:styleId="INDENT3">
    <w:name w:val="INDENT3"/>
    <w:basedOn w:val="a"/>
    <w:pPr>
      <w:ind w:left="1701" w:hanging="56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qFormat/>
    <w:pPr>
      <w:keepNext/>
      <w:keepLines/>
    </w:pPr>
    <w:rPr>
      <w:b/>
      <w:lang w:eastAsia="en-GB"/>
    </w:rPr>
  </w:style>
  <w:style w:type="character" w:customStyle="1" w:styleId="af0">
    <w:name w:val="纯文本 字符"/>
    <w:link w:val="af"/>
    <w:qFormat/>
    <w:rPr>
      <w:rFonts w:ascii="Courier New" w:hAnsi="Courier New"/>
      <w:lang w:val="nb-NO" w:eastAsia="ja-JP"/>
    </w:rPr>
  </w:style>
  <w:style w:type="paragraph" w:customStyle="1" w:styleId="TAJ">
    <w:name w:val="TAJ"/>
    <w:basedOn w:val="TH"/>
    <w:qFormat/>
  </w:style>
  <w:style w:type="paragraph" w:customStyle="1" w:styleId="Guidance">
    <w:name w:val="Guidance"/>
    <w:basedOn w:val="a"/>
    <w:qFormat/>
    <w:rPr>
      <w:i/>
      <w:color w:val="0000FF"/>
      <w:lang w:eastAsia="en-GB"/>
    </w:rPr>
  </w:style>
  <w:style w:type="character" w:customStyle="1" w:styleId="ae">
    <w:name w:val="正文文本缩进 字符"/>
    <w:link w:val="ad"/>
    <w:qFormat/>
    <w:rPr>
      <w:rFonts w:ascii="Times New Roman" w:hAnsi="Times New Roman"/>
      <w:sz w:val="22"/>
      <w:lang w:val="zh-CN" w:eastAsia="zh-CN"/>
    </w:rPr>
  </w:style>
  <w:style w:type="character" w:customStyle="1" w:styleId="24">
    <w:name w:val="正文文本 2 字符"/>
    <w:link w:val="23"/>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aff1">
    <w:name w:val="List Paragraph"/>
    <w:basedOn w:val="a"/>
    <w:link w:val="aff2"/>
    <w:uiPriority w:val="34"/>
    <w:qFormat/>
    <w:pPr>
      <w:spacing w:after="0"/>
      <w:ind w:left="720"/>
    </w:pPr>
    <w:rPr>
      <w:rFonts w:ascii="Calibri" w:eastAsia="Calibri" w:hAnsi="Calibri"/>
      <w:sz w:val="22"/>
      <w:szCs w:val="22"/>
      <w:lang w:eastAsia="en-US"/>
    </w:rPr>
  </w:style>
  <w:style w:type="character" w:customStyle="1" w:styleId="aff2">
    <w:name w:val="列表段落 字符"/>
    <w:link w:val="aff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EmailDiscussion">
    <w:name w:val="EmailDiscussion"/>
    <w:basedOn w:val="a"/>
    <w:next w:val="a"/>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ac">
    <w:name w:val="正文文本 字符"/>
    <w:link w:val="ab"/>
    <w:qFormat/>
    <w:rPr>
      <w:rFonts w:ascii="Times New Roman" w:eastAsia="Times New Roman" w:hAnsi="Times New Roman"/>
      <w:lang w:val="en-GB" w:eastAsia="ja-JP"/>
    </w:rPr>
  </w:style>
  <w:style w:type="paragraph" w:customStyle="1" w:styleId="Reference">
    <w:name w:val="Reference"/>
    <w:basedOn w:val="a"/>
    <w:link w:val="ReferenceChar"/>
    <w:qFormat/>
    <w:pPr>
      <w:numPr>
        <w:numId w:val="2"/>
      </w:numPr>
      <w:spacing w:after="120"/>
      <w:jc w:val="both"/>
    </w:pPr>
    <w:rPr>
      <w:rFonts w:ascii="Arial" w:eastAsia="Batang" w:hAnsi="Arial"/>
      <w:lang w:eastAsia="zh-CN"/>
    </w:rPr>
  </w:style>
  <w:style w:type="character" w:customStyle="1" w:styleId="af5">
    <w:name w:val="页眉 字符"/>
    <w:link w:val="af4"/>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a"/>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a"/>
    <w:next w:val="a"/>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a"/>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
    <w:name w:val="Table Grid1"/>
    <w:basedOn w:val="a1"/>
    <w:uiPriority w:val="39"/>
    <w:qFormat/>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a7">
    <w:name w:val="题注 字符"/>
    <w:link w:val="a6"/>
    <w:qFormat/>
    <w:rPr>
      <w:rFonts w:ascii="Times New Roman" w:eastAsia="Times New Roman" w:hAnsi="Times New Roman"/>
      <w:b/>
      <w:lang w:val="en-GB" w:eastAsia="en-GB"/>
    </w:rPr>
  </w:style>
  <w:style w:type="character" w:customStyle="1" w:styleId="NOZchn">
    <w:name w:val="NO Zchn"/>
    <w:qFormat/>
    <w:locked/>
    <w:rPr>
      <w:rFonts w:ascii="Times New Roman" w:eastAsia="Times New Roman" w:hAnsi="Times New Roma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10">
    <w:name w:val="B1 (文字)"/>
    <w:qFormat/>
    <w:locked/>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mtk16923\Documents\3GPP%20Meetings\202302-03%20-%20RAN2_121,%20Athens\Extracts\R2-2300064_S2-2207518.docx"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file:///C:\Users\mtk16923\Documents\3GPP%20Meetings\202211%20-%20RAN2_120,%20Toulouse\Extracts\R2-2211120_S2-2207518.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882C3-453D-4EFF-A576-DE2658C8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5122</Words>
  <Characters>29196</Characters>
  <Application>Microsoft Office Word</Application>
  <DocSecurity>0</DocSecurity>
  <Lines>243</Lines>
  <Paragraphs>68</Paragraphs>
  <ScaleCrop>false</ScaleCrop>
  <Company>ETSI</Company>
  <LinksUpToDate>false</LinksUpToDate>
  <CharactersWithSpaces>34250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vivo(Qian)</cp:lastModifiedBy>
  <cp:revision>10</cp:revision>
  <cp:lastPrinted>2017-04-27T07:51:00Z</cp:lastPrinted>
  <dcterms:created xsi:type="dcterms:W3CDTF">2023-04-07T06:22:00Z</dcterms:created>
  <dcterms:modified xsi:type="dcterms:W3CDTF">2023-04-07T09:26:00Z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38E9382B7B384A66B2B523ADA6218009</vt:lpwstr>
  </property>
</Properties>
</file>